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1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"/>
        <w:gridCol w:w="6237"/>
        <w:gridCol w:w="12461"/>
        <w:gridCol w:w="2404"/>
        <w:gridCol w:w="236"/>
      </w:tblGrid>
      <w:tr w:rsidR="007A37E2" w:rsidRPr="005B4876" w:rsidTr="005F329C">
        <w:trPr>
          <w:trHeight w:val="378"/>
          <w:tblHeader/>
        </w:trPr>
        <w:tc>
          <w:tcPr>
            <w:tcW w:w="189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37E2" w:rsidRPr="005B4876" w:rsidRDefault="007A37E2" w:rsidP="005F329C">
            <w:pPr>
              <w:pStyle w:val="a3"/>
              <w:pageBreakBefore/>
              <w:spacing w:before="60"/>
            </w:pPr>
            <w:bookmarkStart w:id="0" w:name="_GoBack"/>
            <w:bookmarkEnd w:id="0"/>
          </w:p>
        </w:tc>
        <w:tc>
          <w:tcPr>
            <w:tcW w:w="2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37E2" w:rsidRPr="005B4876" w:rsidRDefault="007A37E2" w:rsidP="007A37E2">
            <w:pPr>
              <w:pStyle w:val="a3"/>
              <w:spacing w:before="60"/>
            </w:pPr>
          </w:p>
        </w:tc>
      </w:tr>
      <w:tr w:rsidR="002E69BF" w:rsidRPr="005B4876" w:rsidTr="005F329C">
        <w:tblPrEx>
          <w:tblLook w:val="01E0" w:firstRow="1" w:lastRow="1" w:firstColumn="1" w:lastColumn="1" w:noHBand="0" w:noVBand="0"/>
        </w:tblPrEx>
        <w:tc>
          <w:tcPr>
            <w:tcW w:w="21588" w:type="dxa"/>
            <w:gridSpan w:val="5"/>
            <w:tcBorders>
              <w:top w:val="nil"/>
              <w:left w:val="nil"/>
              <w:right w:val="nil"/>
            </w:tcBorders>
          </w:tcPr>
          <w:p w:rsidR="002E69BF" w:rsidRPr="005F329C" w:rsidRDefault="005F329C" w:rsidP="000E784B">
            <w:pPr>
              <w:jc w:val="center"/>
              <w:rPr>
                <w:sz w:val="20"/>
                <w:szCs w:val="20"/>
              </w:rPr>
            </w:pPr>
            <w:r w:rsidRPr="005F329C">
              <w:t>Раздел 4</w:t>
            </w:r>
          </w:p>
        </w:tc>
      </w:tr>
      <w:tr w:rsidR="002E69BF" w:rsidRPr="005B4876" w:rsidTr="005F329C">
        <w:tblPrEx>
          <w:tblLook w:val="01E0" w:firstRow="1" w:lastRow="1" w:firstColumn="1" w:lastColumn="1" w:noHBand="0" w:noVBand="0"/>
        </w:tblPrEx>
        <w:trPr>
          <w:trHeight w:hRule="exact" w:val="397"/>
        </w:trPr>
        <w:tc>
          <w:tcPr>
            <w:tcW w:w="21588" w:type="dxa"/>
            <w:gridSpan w:val="5"/>
            <w:tcBorders>
              <w:bottom w:val="single" w:sz="4" w:space="0" w:color="auto"/>
            </w:tcBorders>
            <w:vAlign w:val="center"/>
          </w:tcPr>
          <w:p w:rsidR="00E24D8E" w:rsidRPr="00AF407B" w:rsidRDefault="00AF407B" w:rsidP="000E784B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1A514C" w:rsidRPr="005B4876" w:rsidTr="005F329C">
        <w:trPr>
          <w:trHeight w:val="317"/>
        </w:trPr>
        <w:tc>
          <w:tcPr>
            <w:tcW w:w="21588" w:type="dxa"/>
            <w:gridSpan w:val="5"/>
            <w:tcBorders>
              <w:bottom w:val="nil"/>
            </w:tcBorders>
            <w:vAlign w:val="bottom"/>
          </w:tcPr>
          <w:p w:rsidR="001A514C" w:rsidRPr="00E955F6" w:rsidRDefault="001A514C" w:rsidP="002E6E2B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536896" behindDoc="0" locked="0" layoutInCell="1" allowOverlap="1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E6E2B" w:rsidRPr="005B4876" w:rsidTr="005F329C">
        <w:trPr>
          <w:trHeight w:val="12047"/>
        </w:trPr>
        <w:tc>
          <w:tcPr>
            <w:tcW w:w="21588" w:type="dxa"/>
            <w:gridSpan w:val="5"/>
            <w:tcBorders>
              <w:top w:val="nil"/>
              <w:bottom w:val="nil"/>
            </w:tcBorders>
            <w:vAlign w:val="center"/>
          </w:tcPr>
          <w:p w:rsidR="006B7C71" w:rsidRDefault="000B7656" w:rsidP="002E6E2B">
            <w:pPr>
              <w:jc w:val="center"/>
            </w:pPr>
            <w:r>
              <w:rPr>
                <w:noProof/>
              </w:rPr>
              <w:pict>
                <v:line id="_x0000_s1345" style="position:absolute;left:0;text-align:left;flip:x y;z-index:251537920;mso-position-horizontal-relative:text;mso-position-vertical-relative:text" from="709.2pt,257.8pt" to="709.25pt,260.85pt" strokeweight=".57pt"/>
              </w:pict>
            </w:r>
            <w:r>
              <w:rPr>
                <w:noProof/>
              </w:rPr>
              <w:pict>
                <v:line id="_x0000_s1344" style="position:absolute;left:0;text-align:left;flip:x y;z-index:251538944;mso-position-horizontal-relative:text;mso-position-vertical-relative:text" from="709.25pt,260.85pt" to="680.25pt,284.25pt" strokeweight=".57pt"/>
              </w:pict>
            </w:r>
            <w:r>
              <w:rPr>
                <w:noProof/>
              </w:rPr>
              <w:pict>
                <v:line id="_x0000_s1343" style="position:absolute;left:0;text-align:left;flip:x y;z-index:251539968;mso-position-horizontal-relative:text;mso-position-vertical-relative:text" from="680.25pt,284.25pt" to="531.25pt,334.95pt" strokeweight=".57pt"/>
              </w:pict>
            </w:r>
            <w:r>
              <w:rPr>
                <w:noProof/>
              </w:rPr>
              <w:pict>
                <v:line id="_x0000_s1342" style="position:absolute;left:0;text-align:left;flip:x y;z-index:251540992;mso-position-horizontal-relative:text;mso-position-vertical-relative:text" from="531.25pt,334.95pt" to="527.15pt,319.75pt" strokeweight=".57pt"/>
              </w:pict>
            </w:r>
            <w:r>
              <w:rPr>
                <w:noProof/>
              </w:rPr>
              <w:pict>
                <v:line id="_x0000_s1341" style="position:absolute;left:0;text-align:left;flip:x y;z-index:251542016;mso-position-horizontal-relative:text;mso-position-vertical-relative:text" from="527.15pt,319.75pt" to="685.5pt,267.25pt" strokeweight=".57pt"/>
              </w:pict>
            </w:r>
            <w:r>
              <w:rPr>
                <w:noProof/>
              </w:rPr>
              <w:pict>
                <v:line id="_x0000_s1340" style="position:absolute;left:0;text-align:left;flip:x y;z-index:251543040;mso-position-horizontal-relative:text;mso-position-vertical-relative:text" from="685.5pt,267.25pt" to="708.4pt,258.1pt" strokeweight=".57pt"/>
              </w:pict>
            </w:r>
            <w:r>
              <w:rPr>
                <w:noProof/>
              </w:rPr>
              <w:pict>
                <v:line id="_x0000_s1339" style="position:absolute;left:0;text-align:left;flip:x y;z-index:251544064;mso-position-horizontal-relative:text;mso-position-vertical-relative:text" from="708.4pt,258.1pt" to="709.2pt,257.8pt" strokeweight=".57pt"/>
              </w:pict>
            </w:r>
            <w:r>
              <w:rPr>
                <w:noProof/>
              </w:rPr>
              <w:pict>
                <v:line id="_x0000_s1338" style="position:absolute;left:0;text-align:left;flip:x y;z-index:251545088;mso-position-horizontal-relative:text;mso-position-vertical-relative:text" from="527.15pt,319.75pt" to="531.25pt,334.95pt" strokeweight=".57pt"/>
              </w:pict>
            </w:r>
            <w:r>
              <w:rPr>
                <w:noProof/>
              </w:rPr>
              <w:pict>
                <v:line id="_x0000_s1337" style="position:absolute;left:0;text-align:left;flip:x y;z-index:251546112;mso-position-horizontal-relative:text;mso-position-vertical-relative:text" from="531.25pt,334.95pt" to="471.65pt,355.2pt" strokeweight=".57pt"/>
              </w:pict>
            </w:r>
            <w:r>
              <w:rPr>
                <w:noProof/>
              </w:rPr>
              <w:pict>
                <v:line id="_x0000_s1336" style="position:absolute;left:0;text-align:left;flip:x y;z-index:251547136;mso-position-horizontal-relative:text;mso-position-vertical-relative:text" from="471.65pt,355.2pt" to="463.8pt,357.3pt" strokeweight=".57pt"/>
              </w:pict>
            </w:r>
            <w:r>
              <w:rPr>
                <w:noProof/>
              </w:rPr>
              <w:pict>
                <v:line id="_x0000_s1335" style="position:absolute;left:0;text-align:left;flip:x y;z-index:251548160;mso-position-horizontal-relative:text;mso-position-vertical-relative:text" from="463.8pt,357.3pt" to="454.65pt,358pt" strokeweight=".57pt"/>
              </w:pict>
            </w:r>
            <w:r>
              <w:rPr>
                <w:noProof/>
              </w:rPr>
              <w:pict>
                <v:line id="_x0000_s1334" style="position:absolute;left:0;text-align:left;flip:x y;z-index:251549184;mso-position-horizontal-relative:text;mso-position-vertical-relative:text" from="454.65pt,358pt" to="453.7pt,356.9pt" strokeweight=".57pt"/>
              </w:pict>
            </w:r>
            <w:r>
              <w:rPr>
                <w:noProof/>
              </w:rPr>
              <w:pict>
                <v:line id="_x0000_s1333" style="position:absolute;left:0;text-align:left;flip:x y;z-index:251550208;mso-position-horizontal-relative:text;mso-position-vertical-relative:text" from="453.7pt,356.9pt" to="454.95pt,343.95pt" strokeweight=".57pt"/>
              </w:pict>
            </w:r>
            <w:r>
              <w:rPr>
                <w:noProof/>
              </w:rPr>
              <w:pict>
                <v:line id="_x0000_s1332" style="position:absolute;left:0;text-align:left;flip:x y;z-index:251551232;mso-position-horizontal-relative:text;mso-position-vertical-relative:text" from="454.95pt,343.95pt" to="455.3pt,342.5pt" strokeweight=".57pt"/>
              </w:pict>
            </w:r>
            <w:r>
              <w:rPr>
                <w:noProof/>
              </w:rPr>
              <w:pict>
                <v:line id="_x0000_s1331" style="position:absolute;left:0;text-align:left;flip:x y;z-index:251552256;mso-position-horizontal-relative:text;mso-position-vertical-relative:text" from="455.3pt,342.5pt" to="481.75pt,334pt" strokeweight=".57pt"/>
              </w:pict>
            </w:r>
            <w:r>
              <w:rPr>
                <w:noProof/>
              </w:rPr>
              <w:pict>
                <v:line id="_x0000_s1330" style="position:absolute;left:0;text-align:left;flip:x y;z-index:251553280;mso-position-horizontal-relative:text;mso-position-vertical-relative:text" from="481.75pt,334pt" to="482pt,334.7pt" strokeweight=".57pt"/>
              </w:pict>
            </w:r>
            <w:r>
              <w:rPr>
                <w:noProof/>
              </w:rPr>
              <w:pict>
                <v:line id="_x0000_s1329" style="position:absolute;left:0;text-align:left;flip:x y;z-index:251554304;mso-position-horizontal-relative:text;mso-position-vertical-relative:text" from="482pt,334.7pt" to="527.15pt,319.75pt" strokeweight=".57pt"/>
              </w:pict>
            </w:r>
            <w:r>
              <w:rPr>
                <w:noProof/>
              </w:rPr>
              <w:pict>
                <v:line id="_x0000_s1328" style="position:absolute;left:0;text-align:left;flip:x y;z-index:251555328;mso-position-horizontal-relative:text;mso-position-vertical-relative:text" from="747.75pt,228.35pt" to="719.05pt,98.2pt" strokeweight=".57pt"/>
              </w:pict>
            </w:r>
            <w:r>
              <w:rPr>
                <w:noProof/>
              </w:rPr>
              <w:pict>
                <v:line id="_x0000_s1327" style="position:absolute;left:0;text-align:left;flip:x y;z-index:251556352;mso-position-horizontal-relative:text;mso-position-vertical-relative:text" from="719.05pt,98.2pt" to="718.65pt,98.35pt" strokeweight=".57pt"/>
              </w:pict>
            </w:r>
            <w:r>
              <w:rPr>
                <w:noProof/>
              </w:rPr>
              <w:pict>
                <v:line id="_x0000_s1326" style="position:absolute;left:0;text-align:left;flip:x y;z-index:251557376;mso-position-horizontal-relative:text;mso-position-vertical-relative:text" from="718.65pt,98.35pt" to="714.25pt,98.6pt" strokeweight=".57pt"/>
              </w:pict>
            </w:r>
            <w:r>
              <w:rPr>
                <w:noProof/>
              </w:rPr>
              <w:pict>
                <v:line id="_x0000_s1325" style="position:absolute;left:0;text-align:left;flip:x y;z-index:251558400;mso-position-horizontal-relative:text;mso-position-vertical-relative:text" from="714.25pt,98.6pt" to="715.55pt,161.1pt" strokeweight=".57pt"/>
              </w:pict>
            </w:r>
            <w:r>
              <w:rPr>
                <w:noProof/>
              </w:rPr>
              <w:pict>
                <v:line id="_x0000_s1324" style="position:absolute;left:0;text-align:left;flip:x y;z-index:251559424;mso-position-horizontal-relative:text;mso-position-vertical-relative:text" from="715.55pt,161.1pt" to="718.2pt,252.6pt" strokeweight=".57pt"/>
              </w:pict>
            </w:r>
            <w:r>
              <w:rPr>
                <w:noProof/>
              </w:rPr>
              <w:pict>
                <v:line id="_x0000_s1323" style="position:absolute;left:0;text-align:left;flip:x y;z-index:251560448;mso-position-horizontal-relative:text;mso-position-vertical-relative:text" from="718.2pt,252.6pt" to="742.05pt,233.1pt" strokeweight=".57pt"/>
              </w:pict>
            </w:r>
            <w:r>
              <w:rPr>
                <w:noProof/>
              </w:rPr>
              <w:pict>
                <v:line id="_x0000_s1322" style="position:absolute;left:0;text-align:left;flip:x y;z-index:251561472;mso-position-horizontal-relative:text;mso-position-vertical-relative:text" from="742.05pt,233.1pt" to="747.75pt,228.35pt" strokeweight=".57pt"/>
              </w:pict>
            </w:r>
            <w:r>
              <w:rPr>
                <w:noProof/>
              </w:rPr>
              <w:pict>
                <v:line id="_x0000_s1321" style="position:absolute;left:0;text-align:left;flip:x y;z-index:251562496;mso-position-horizontal-relative:text;mso-position-vertical-relative:text" from="689.75pt,282.55pt" to="712.4pt,261.55pt" strokeweight=".57pt"/>
              </w:pict>
            </w:r>
            <w:r>
              <w:rPr>
                <w:noProof/>
              </w:rPr>
              <w:pict>
                <v:line id="_x0000_s1320" style="position:absolute;left:0;text-align:left;flip:x y;z-index:251563520;mso-position-horizontal-relative:text;mso-position-vertical-relative:text" from="712.4pt,261.55pt" to="771.65pt,333.5pt" strokeweight=".57pt"/>
              </w:pict>
            </w:r>
            <w:r>
              <w:rPr>
                <w:noProof/>
              </w:rPr>
              <w:pict>
                <v:line id="_x0000_s1319" style="position:absolute;left:0;text-align:left;flip:x y;z-index:251564544;mso-position-horizontal-relative:text;mso-position-vertical-relative:text" from="771.65pt,333.5pt" to="812.9pt,299.75pt" strokeweight=".57pt"/>
              </w:pict>
            </w:r>
            <w:r>
              <w:rPr>
                <w:noProof/>
              </w:rPr>
              <w:pict>
                <v:line id="_x0000_s1318" style="position:absolute;left:0;text-align:left;flip:x y;z-index:251565568;mso-position-horizontal-relative:text;mso-position-vertical-relative:text" from="812.9pt,299.75pt" to="752.4pt,228.8pt" strokeweight=".57pt"/>
              </w:pict>
            </w:r>
            <w:r>
              <w:rPr>
                <w:noProof/>
              </w:rPr>
              <w:pict>
                <v:line id="_x0000_s1317" style="position:absolute;left:0;text-align:left;flip:x y;z-index:251566592;mso-position-horizontal-relative:text;mso-position-vertical-relative:text" from="752.4pt,228.8pt" to="833.85pt,162.95pt" strokeweight=".57pt"/>
              </w:pict>
            </w:r>
            <w:r>
              <w:rPr>
                <w:noProof/>
              </w:rPr>
              <w:pict>
                <v:line id="_x0000_s1316" style="position:absolute;left:0;text-align:left;flip:x y;z-index:251567616;mso-position-horizontal-relative:text;mso-position-vertical-relative:text" from="833.85pt,162.95pt" to="907.45pt,245.05pt" strokeweight=".57pt"/>
              </w:pict>
            </w:r>
            <w:r>
              <w:rPr>
                <w:noProof/>
              </w:rPr>
              <w:pict>
                <v:line id="_x0000_s1315" style="position:absolute;left:0;text-align:left;flip:x y;z-index:251568640;mso-position-horizontal-relative:text;mso-position-vertical-relative:text" from="907.45pt,245.05pt" to="836.55pt,417.65pt" strokeweight=".57pt"/>
              </w:pict>
            </w:r>
            <w:r>
              <w:rPr>
                <w:noProof/>
              </w:rPr>
              <w:pict>
                <v:line id="_x0000_s1314" style="position:absolute;left:0;text-align:left;flip:x y;z-index:251569664;mso-position-horizontal-relative:text;mso-position-vertical-relative:text" from="836.55pt,417.65pt" to="786.5pt,418.3pt" strokeweight=".57pt"/>
              </w:pict>
            </w:r>
            <w:r>
              <w:rPr>
                <w:noProof/>
              </w:rPr>
              <w:pict>
                <v:line id="_x0000_s1313" style="position:absolute;left:0;text-align:left;flip:x y;z-index:251570688;mso-position-horizontal-relative:text;mso-position-vertical-relative:text" from="786.5pt,418.3pt" to="720.55pt,419.15pt" strokeweight=".57pt"/>
              </w:pict>
            </w:r>
            <w:r>
              <w:rPr>
                <w:noProof/>
              </w:rPr>
              <w:pict>
                <v:line id="_x0000_s1312" style="position:absolute;left:0;text-align:left;flip:x y;z-index:251571712;mso-position-horizontal-relative:text;mso-position-vertical-relative:text" from="720.55pt,419.15pt" to="677.35pt,410.6pt" strokeweight=".57pt"/>
              </w:pict>
            </w:r>
            <w:r>
              <w:rPr>
                <w:noProof/>
              </w:rPr>
              <w:pict>
                <v:line id="_x0000_s1311" style="position:absolute;left:0;text-align:left;flip:x y;z-index:251572736;mso-position-horizontal-relative:text;mso-position-vertical-relative:text" from="677.35pt,410.6pt" to="612.95pt,398pt" strokeweight=".57pt"/>
              </w:pict>
            </w:r>
            <w:r>
              <w:rPr>
                <w:noProof/>
              </w:rPr>
              <w:pict>
                <v:line id="_x0000_s1310" style="position:absolute;left:0;text-align:left;flip:x y;z-index:251573760;mso-position-horizontal-relative:text;mso-position-vertical-relative:text" from="612.95pt,398pt" to="535.25pt,382.75pt" strokeweight=".57pt"/>
              </w:pict>
            </w:r>
            <w:r>
              <w:rPr>
                <w:noProof/>
              </w:rPr>
              <w:pict>
                <v:line id="_x0000_s1309" style="position:absolute;left:0;text-align:left;flip:x y;z-index:251574784;mso-position-horizontal-relative:text;mso-position-vertical-relative:text" from="535.25pt,382.75pt" to="500.3pt,375.8pt" strokeweight=".57pt"/>
              </w:pict>
            </w:r>
            <w:r>
              <w:rPr>
                <w:noProof/>
              </w:rPr>
              <w:pict>
                <v:line id="_x0000_s1308" style="position:absolute;left:0;text-align:left;flip:x y;z-index:251575808;mso-position-horizontal-relative:text;mso-position-vertical-relative:text" from="500.3pt,375.8pt" to="502.85pt,349.9pt" strokeweight=".57pt"/>
              </w:pict>
            </w:r>
            <w:r>
              <w:rPr>
                <w:noProof/>
              </w:rPr>
              <w:pict>
                <v:line id="_x0000_s1307" style="position:absolute;left:0;text-align:left;flip:x y;z-index:251576832;mso-position-horizontal-relative:text;mso-position-vertical-relative:text" from="502.85pt,349.9pt" to="519.2pt,344.05pt" strokeweight=".57pt"/>
              </w:pict>
            </w:r>
            <w:r>
              <w:rPr>
                <w:noProof/>
              </w:rPr>
              <w:pict>
                <v:line id="_x0000_s1306" style="position:absolute;left:0;text-align:left;flip:x y;z-index:251577856;mso-position-horizontal-relative:text;mso-position-vertical-relative:text" from="519.2pt,344.05pt" to="567.1pt,328.7pt" strokeweight=".57pt"/>
              </w:pict>
            </w:r>
            <w:r>
              <w:rPr>
                <w:noProof/>
              </w:rPr>
              <w:pict>
                <v:line id="_x0000_s1305" style="position:absolute;left:0;text-align:left;flip:x y;z-index:251578880;mso-position-horizontal-relative:text;mso-position-vertical-relative:text" from="567.1pt,328.7pt" to="689.75pt,282.55pt" strokeweight=".57pt"/>
              </w:pict>
            </w:r>
            <w:r>
              <w:rPr>
                <w:noProof/>
              </w:rPr>
              <w:pict>
                <v:line id="_x0000_s1304" style="position:absolute;left:0;text-align:left;flip:x y;z-index:251579904;mso-position-horizontal-relative:text;mso-position-vertical-relative:text" from="236.15pt,9.6pt" to="236.5pt,9.85pt" strokeweight=".57pt"/>
              </w:pict>
            </w:r>
            <w:r>
              <w:rPr>
                <w:noProof/>
              </w:rPr>
              <w:pict>
                <v:line id="_x0000_s1303" style="position:absolute;left:0;text-align:left;flip:x y;z-index:251580928;mso-position-horizontal-relative:text;mso-position-vertical-relative:text" from="236.5pt,9.85pt" to="238.45pt,11.3pt" strokeweight=".57pt"/>
              </w:pict>
            </w:r>
            <w:r>
              <w:rPr>
                <w:noProof/>
              </w:rPr>
              <w:pict>
                <v:line id="_x0000_s1302" style="position:absolute;left:0;text-align:left;flip:x y;z-index:251581952;mso-position-horizontal-relative:text;mso-position-vertical-relative:text" from="238.45pt,11.3pt" to="240.8pt,13pt" strokeweight=".57pt"/>
              </w:pict>
            </w:r>
            <w:r>
              <w:rPr>
                <w:noProof/>
              </w:rPr>
              <w:pict>
                <v:line id="_x0000_s1301" style="position:absolute;left:0;text-align:left;flip:x y;z-index:251582976;mso-position-horizontal-relative:text;mso-position-vertical-relative:text" from="240.8pt,13pt" to="240.95pt,15.25pt" strokeweight=".57pt"/>
              </w:pict>
            </w:r>
            <w:r>
              <w:rPr>
                <w:noProof/>
              </w:rPr>
              <w:pict>
                <v:line id="_x0000_s1300" style="position:absolute;left:0;text-align:left;flip:x y;z-index:251584000;mso-position-horizontal-relative:text;mso-position-vertical-relative:text" from="240.95pt,15.25pt" to="241.6pt,19.8pt" strokeweight=".57pt"/>
              </w:pict>
            </w:r>
            <w:r>
              <w:rPr>
                <w:noProof/>
              </w:rPr>
              <w:pict>
                <v:line id="_x0000_s1299" style="position:absolute;left:0;text-align:left;flip:x y;z-index:251585024;mso-position-horizontal-relative:text;mso-position-vertical-relative:text" from="241.6pt,19.8pt" to="246.95pt,59.3pt" strokeweight=".57pt"/>
              </w:pict>
            </w:r>
            <w:r>
              <w:rPr>
                <w:noProof/>
              </w:rPr>
              <w:pict>
                <v:line id="_x0000_s1298" style="position:absolute;left:0;text-align:left;flip:x y;z-index:251586048;mso-position-horizontal-relative:text;mso-position-vertical-relative:text" from="246.95pt,59.3pt" to="268.9pt,362.65pt" strokeweight=".57pt"/>
              </w:pict>
            </w:r>
            <w:r>
              <w:rPr>
                <w:noProof/>
              </w:rPr>
              <w:pict>
                <v:line id="_x0000_s1297" style="position:absolute;left:0;text-align:left;flip:x y;z-index:251587072;mso-position-horizontal-relative:text;mso-position-vertical-relative:text" from="268.9pt,362.65pt" to="266.7pt,362.65pt" strokeweight=".57pt"/>
              </w:pict>
            </w:r>
            <w:r>
              <w:rPr>
                <w:noProof/>
              </w:rPr>
              <w:pict>
                <v:line id="_x0000_s1296" style="position:absolute;left:0;text-align:left;flip:x y;z-index:251588096;mso-position-horizontal-relative:text;mso-position-vertical-relative:text" from="266.7pt,362.65pt" to="265.5pt,362.65pt" strokeweight=".57pt"/>
              </w:pict>
            </w:r>
            <w:r>
              <w:rPr>
                <w:noProof/>
              </w:rPr>
              <w:pict>
                <v:line id="_x0000_s1295" style="position:absolute;left:0;text-align:left;flip:x y;z-index:251589120;mso-position-horizontal-relative:text;mso-position-vertical-relative:text" from="265.5pt,362.65pt" to="272.5pt,474.6pt" strokeweight=".57pt"/>
              </w:pict>
            </w:r>
            <w:r>
              <w:rPr>
                <w:noProof/>
              </w:rPr>
              <w:pict>
                <v:line id="_x0000_s1294" style="position:absolute;left:0;text-align:left;flip:x y;z-index:251590144;mso-position-horizontal-relative:text;mso-position-vertical-relative:text" from="272.5pt,474.6pt" to="274.75pt,474.45pt" strokeweight=".57pt"/>
              </w:pict>
            </w:r>
            <w:r>
              <w:rPr>
                <w:noProof/>
              </w:rPr>
              <w:pict>
                <v:line id="_x0000_s1293" style="position:absolute;left:0;text-align:left;flip:x y;z-index:251591168;mso-position-horizontal-relative:text;mso-position-vertical-relative:text" from="274.75pt,474.45pt" to="276.95pt,474.25pt" strokeweight=".57pt"/>
              </w:pict>
            </w:r>
            <w:r>
              <w:rPr>
                <w:noProof/>
              </w:rPr>
              <w:pict>
                <v:line id="_x0000_s1292" style="position:absolute;left:0;text-align:left;flip:x y;z-index:251592192;mso-position-horizontal-relative:text;mso-position-vertical-relative:text" from="276.95pt,474.25pt" to="279.45pt,474.1pt" strokeweight=".57pt"/>
              </w:pict>
            </w:r>
            <w:r>
              <w:rPr>
                <w:noProof/>
              </w:rPr>
              <w:pict>
                <v:line id="_x0000_s1291" style="position:absolute;left:0;text-align:left;flip:x y;z-index:251593216;mso-position-horizontal-relative:text;mso-position-vertical-relative:text" from="279.45pt,474.1pt" to="280.05pt,482.6pt" strokeweight=".57pt"/>
              </w:pict>
            </w:r>
            <w:r>
              <w:rPr>
                <w:noProof/>
              </w:rPr>
              <w:pict>
                <v:line id="_x0000_s1290" style="position:absolute;left:0;text-align:left;flip:x y;z-index:251594240;mso-position-horizontal-relative:text;mso-position-vertical-relative:text" from="280.05pt,482.6pt" to="277.6pt,483.65pt" strokeweight=".57pt"/>
              </w:pict>
            </w:r>
            <w:r>
              <w:rPr>
                <w:noProof/>
              </w:rPr>
              <w:pict>
                <v:line id="_x0000_s1289" style="position:absolute;left:0;text-align:left;flip:x y;z-index:251595264;mso-position-horizontal-relative:text;mso-position-vertical-relative:text" from="277.6pt,483.65pt" to="277.4pt,483.7pt" strokeweight=".57pt"/>
              </w:pict>
            </w:r>
            <w:r>
              <w:rPr>
                <w:noProof/>
              </w:rPr>
              <w:pict>
                <v:line id="_x0000_s1288" style="position:absolute;left:0;text-align:left;flip:x y;z-index:251596288;mso-position-horizontal-relative:text;mso-position-vertical-relative:text" from="277.4pt,483.7pt" to="275.5pt,484.55pt" strokeweight=".57pt"/>
              </w:pict>
            </w:r>
            <w:r>
              <w:rPr>
                <w:noProof/>
              </w:rPr>
              <w:pict>
                <v:line id="_x0000_s1287" style="position:absolute;left:0;text-align:left;flip:x y;z-index:251597312;mso-position-horizontal-relative:text;mso-position-vertical-relative:text" from="275.5pt,484.55pt" to="272.15pt,486pt" strokeweight=".57pt"/>
              </w:pict>
            </w:r>
            <w:r>
              <w:rPr>
                <w:noProof/>
              </w:rPr>
              <w:pict>
                <v:line id="_x0000_s1286" style="position:absolute;left:0;text-align:left;flip:x y;z-index:251598336;mso-position-horizontal-relative:text;mso-position-vertical-relative:text" from="272.15pt,486pt" to="270.45pt,486.7pt" strokeweight=".57pt"/>
              </w:pict>
            </w:r>
            <w:r>
              <w:rPr>
                <w:noProof/>
              </w:rPr>
              <w:pict>
                <v:line id="_x0000_s1285" style="position:absolute;left:0;text-align:left;flip:x y;z-index:251599360;mso-position-horizontal-relative:text;mso-position-vertical-relative:text" from="270.45pt,486.7pt" to="259.75pt,491.3pt" strokeweight=".57pt"/>
              </w:pict>
            </w:r>
            <w:r>
              <w:rPr>
                <w:noProof/>
              </w:rPr>
              <w:pict>
                <v:line id="_x0000_s1284" style="position:absolute;left:0;text-align:left;flip:x y;z-index:251600384;mso-position-horizontal-relative:text;mso-position-vertical-relative:text" from="259.75pt,491.3pt" to="257.05pt,492.15pt" strokeweight=".57pt"/>
              </w:pict>
            </w:r>
            <w:r>
              <w:rPr>
                <w:noProof/>
              </w:rPr>
              <w:pict>
                <v:line id="_x0000_s1283" style="position:absolute;left:0;text-align:left;flip:x y;z-index:251601408;mso-position-horizontal-relative:text;mso-position-vertical-relative:text" from="257.05pt,492.15pt" to="257.05pt,490.6pt" strokeweight=".57pt"/>
              </w:pict>
            </w:r>
            <w:r>
              <w:rPr>
                <w:noProof/>
              </w:rPr>
              <w:pict>
                <v:line id="_x0000_s1282" style="position:absolute;left:0;text-align:left;flip:x y;z-index:251602432;mso-position-horizontal-relative:text;mso-position-vertical-relative:text" from="257.05pt,490.6pt" to="270.35pt,484.85pt" strokeweight=".57pt"/>
              </w:pict>
            </w:r>
            <w:r>
              <w:rPr>
                <w:noProof/>
              </w:rPr>
              <w:pict>
                <v:line id="_x0000_s1281" style="position:absolute;left:0;text-align:left;flip:x y;z-index:251603456;mso-position-horizontal-relative:text;mso-position-vertical-relative:text" from="270.35pt,484.85pt" to="270pt,479.5pt" strokeweight=".57pt"/>
              </w:pict>
            </w:r>
            <w:r>
              <w:rPr>
                <w:noProof/>
              </w:rPr>
              <w:pict>
                <v:line id="_x0000_s1280" style="position:absolute;left:0;text-align:left;flip:x y;z-index:251604480;mso-position-horizontal-relative:text;mso-position-vertical-relative:text" from="270pt,479.5pt" to="267.15pt,439.45pt" strokeweight=".57pt"/>
              </w:pict>
            </w:r>
            <w:r>
              <w:rPr>
                <w:noProof/>
              </w:rPr>
              <w:pict>
                <v:line id="_x0000_s1279" style="position:absolute;left:0;text-align:left;flip:x y;z-index:251605504;mso-position-horizontal-relative:text;mso-position-vertical-relative:text" from="267.15pt,439.45pt" to="264.3pt,399.3pt" strokeweight=".57pt"/>
              </w:pict>
            </w:r>
            <w:r>
              <w:rPr>
                <w:noProof/>
              </w:rPr>
              <w:pict>
                <v:line id="_x0000_s1278" style="position:absolute;left:0;text-align:left;flip:x y;z-index:251606528;mso-position-horizontal-relative:text;mso-position-vertical-relative:text" from="264.3pt,399.3pt" to="261.45pt,359.1pt" strokeweight=".57pt"/>
              </w:pict>
            </w:r>
            <w:r>
              <w:rPr>
                <w:noProof/>
              </w:rPr>
              <w:pict>
                <v:line id="_x0000_s1277" style="position:absolute;left:0;text-align:left;flip:x y;z-index:251607552;mso-position-horizontal-relative:text;mso-position-vertical-relative:text" from="261.45pt,359.1pt" to="258.8pt,322.05pt" strokeweight=".57pt"/>
              </w:pict>
            </w:r>
            <w:r>
              <w:rPr>
                <w:noProof/>
              </w:rPr>
              <w:pict>
                <v:line id="_x0000_s1276" style="position:absolute;left:0;text-align:left;flip:x y;z-index:251608576;mso-position-horizontal-relative:text;mso-position-vertical-relative:text" from="258.8pt,322.05pt" to="259.85pt,321.95pt" strokeweight=".57pt"/>
              </w:pict>
            </w:r>
            <w:r>
              <w:rPr>
                <w:noProof/>
              </w:rPr>
              <w:pict>
                <v:line id="_x0000_s1275" style="position:absolute;left:0;text-align:left;flip:x y;z-index:251609600;mso-position-horizontal-relative:text;mso-position-vertical-relative:text" from="259.85pt,321.95pt" to="248.8pt,165.3pt" strokeweight=".57pt"/>
              </w:pict>
            </w:r>
            <w:r>
              <w:rPr>
                <w:noProof/>
              </w:rPr>
              <w:pict>
                <v:line id="_x0000_s1274" style="position:absolute;left:0;text-align:left;flip:x y;z-index:251610624;mso-position-horizontal-relative:text;mso-position-vertical-relative:text" from="248.8pt,165.3pt" to="241.35pt,59.75pt" strokeweight=".57pt"/>
              </w:pict>
            </w:r>
            <w:r>
              <w:rPr>
                <w:noProof/>
              </w:rPr>
              <w:pict>
                <v:line id="_x0000_s1273" style="position:absolute;left:0;text-align:left;flip:x y;z-index:251611648;mso-position-horizontal-relative:text;mso-position-vertical-relative:text" from="241.35pt,59.75pt" to="244.8pt,59.5pt" strokeweight=".57pt"/>
              </w:pict>
            </w:r>
            <w:r>
              <w:rPr>
                <w:noProof/>
              </w:rPr>
              <w:pict>
                <v:line id="_x0000_s1272" style="position:absolute;left:0;text-align:left;flip:x y;z-index:251612672;mso-position-horizontal-relative:text;mso-position-vertical-relative:text" from="244.8pt,59.5pt" to="239.4pt,19.9pt" strokeweight=".57pt"/>
              </w:pict>
            </w:r>
            <w:r>
              <w:rPr>
                <w:noProof/>
              </w:rPr>
              <w:pict>
                <v:line id="_x0000_s1271" style="position:absolute;left:0;text-align:left;flip:x y;z-index:251613696;mso-position-horizontal-relative:text;mso-position-vertical-relative:text" from="239.4pt,19.9pt" to="238.55pt,19.9pt" strokeweight=".57pt"/>
              </w:pict>
            </w:r>
            <w:r>
              <w:rPr>
                <w:noProof/>
              </w:rPr>
              <w:pict>
                <v:line id="_x0000_s1270" style="position:absolute;left:0;text-align:left;flip:x y;z-index:251614720;mso-position-horizontal-relative:text;mso-position-vertical-relative:text" from="238.55pt,19.9pt" to="238.4pt,17.65pt" strokeweight=".57pt"/>
              </w:pict>
            </w:r>
            <w:r>
              <w:rPr>
                <w:noProof/>
              </w:rPr>
              <w:pict>
                <v:line id="_x0000_s1269" style="position:absolute;left:0;text-align:left;flip:x y;z-index:251615744;mso-position-horizontal-relative:text;mso-position-vertical-relative:text" from="238.4pt,17.65pt" to="236.15pt,9.6pt" strokeweight=".57pt"/>
              </w:pict>
            </w:r>
            <w:r>
              <w:rPr>
                <w:noProof/>
              </w:rPr>
              <w:pict>
                <v:line id="_x0000_s1268" style="position:absolute;left:0;text-align:left;flip:x y;z-index:251616768;mso-position-horizontal-relative:text;mso-position-vertical-relative:text" from="265.5pt,362.65pt" to="266.7pt,362.65pt" strokeweight=".57pt"/>
              </w:pict>
            </w:r>
            <w:r>
              <w:rPr>
                <w:noProof/>
              </w:rPr>
              <w:pict>
                <v:line id="_x0000_s1267" style="position:absolute;left:0;text-align:left;flip:x y;z-index:251617792;mso-position-horizontal-relative:text;mso-position-vertical-relative:text" from="266.7pt,362.65pt" to="268.9pt,362.65pt" strokeweight=".57pt"/>
              </w:pict>
            </w:r>
            <w:r>
              <w:rPr>
                <w:noProof/>
              </w:rPr>
              <w:pict>
                <v:line id="_x0000_s1266" style="position:absolute;left:0;text-align:left;flip:x y;z-index:251618816;mso-position-horizontal-relative:text;mso-position-vertical-relative:text" from="268.9pt,362.65pt" to="270.95pt,362.65pt" strokeweight=".57pt"/>
              </w:pict>
            </w:r>
            <w:r>
              <w:rPr>
                <w:noProof/>
              </w:rPr>
              <w:pict>
                <v:line id="_x0000_s1265" style="position:absolute;left:0;text-align:left;flip:x y;z-index:251619840;mso-position-horizontal-relative:text;mso-position-vertical-relative:text" from="270.95pt,362.65pt" to="271.25pt,362.65pt" strokeweight=".57pt"/>
              </w:pict>
            </w:r>
            <w:r>
              <w:rPr>
                <w:noProof/>
              </w:rPr>
              <w:pict>
                <v:line id="_x0000_s1264" style="position:absolute;left:0;text-align:left;flip:x y;z-index:251620864;mso-position-horizontal-relative:text;mso-position-vertical-relative:text" from="271.25pt,362.65pt" to="271.3pt,362.65pt" strokeweight=".57pt"/>
              </w:pict>
            </w:r>
            <w:r>
              <w:rPr>
                <w:noProof/>
              </w:rPr>
              <w:pict>
                <v:line id="_x0000_s1263" style="position:absolute;left:0;text-align:left;flip:x y;z-index:251621888;mso-position-horizontal-relative:text;mso-position-vertical-relative:text" from="271.3pt,362.65pt" to="279.45pt,474.1pt" strokeweight=".57pt"/>
              </w:pict>
            </w:r>
            <w:r>
              <w:rPr>
                <w:noProof/>
              </w:rPr>
              <w:pict>
                <v:line id="_x0000_s1262" style="position:absolute;left:0;text-align:left;flip:x y;z-index:251622912;mso-position-horizontal-relative:text;mso-position-vertical-relative:text" from="279.45pt,474.1pt" to="276.95pt,474.25pt" strokeweight=".57pt"/>
              </w:pict>
            </w:r>
            <w:r>
              <w:rPr>
                <w:noProof/>
              </w:rPr>
              <w:pict>
                <v:line id="_x0000_s1261" style="position:absolute;left:0;text-align:left;flip:x y;z-index:251623936;mso-position-horizontal-relative:text;mso-position-vertical-relative:text" from="276.95pt,474.25pt" to="274.75pt,474.45pt" strokeweight=".57pt"/>
              </w:pict>
            </w:r>
            <w:r>
              <w:rPr>
                <w:noProof/>
              </w:rPr>
              <w:pict>
                <v:line id="_x0000_s1260" style="position:absolute;left:0;text-align:left;flip:x y;z-index:251624960;mso-position-horizontal-relative:text;mso-position-vertical-relative:text" from="274.75pt,474.45pt" to="272.5pt,474.6pt" strokeweight=".57pt"/>
              </w:pict>
            </w:r>
            <w:r>
              <w:rPr>
                <w:noProof/>
              </w:rPr>
              <w:pict>
                <v:line id="_x0000_s1259" style="position:absolute;left:0;text-align:left;flip:x y;z-index:251625984;mso-position-horizontal-relative:text;mso-position-vertical-relative:text" from="272.5pt,474.6pt" to="265.5pt,362.65pt" strokeweight=".57pt"/>
              </w:pict>
            </w:r>
            <w:r>
              <w:rPr>
                <w:noProof/>
              </w:rPr>
              <w:pict>
                <v:line id="_x0000_s1258" style="position:absolute;left:0;text-align:left;flip:x y;z-index:251627008;mso-position-horizontal-relative:text;mso-position-vertical-relative:text" from="156.35pt,516.1pt" to="201.35pt,515.05pt" strokeweight=".57pt"/>
              </w:pict>
            </w:r>
            <w:r>
              <w:rPr>
                <w:noProof/>
              </w:rPr>
              <w:pict>
                <v:line id="_x0000_s1257" style="position:absolute;left:0;text-align:left;flip:x y;z-index:251628032;mso-position-horizontal-relative:text;mso-position-vertical-relative:text" from="201.35pt,515.05pt" to="200pt,520.35pt" strokeweight=".57pt"/>
              </w:pict>
            </w:r>
            <w:r>
              <w:rPr>
                <w:noProof/>
              </w:rPr>
              <w:pict>
                <v:line id="_x0000_s1256" style="position:absolute;left:0;text-align:left;flip:x y;z-index:251629056;mso-position-horizontal-relative:text;mso-position-vertical-relative:text" from="200pt,520.35pt" to="172.1pt,550.15pt" strokeweight=".57pt"/>
              </w:pict>
            </w:r>
            <w:r>
              <w:rPr>
                <w:noProof/>
              </w:rPr>
              <w:pict>
                <v:line id="_x0000_s1255" style="position:absolute;left:0;text-align:left;flip:x y;z-index:251630080;mso-position-horizontal-relative:text;mso-position-vertical-relative:text" from="172.1pt,550.15pt" to="156.35pt,516.1pt" strokeweight=".57pt"/>
              </w:pict>
            </w:r>
            <w:r>
              <w:rPr>
                <w:noProof/>
              </w:rPr>
              <w:pict>
                <v:line id="_x0000_s1254" style="position:absolute;left:0;text-align:left;flip:x y;z-index:251631104;mso-position-horizontal-relative:text;mso-position-vertical-relative:text" from="247.25pt,323.2pt" to="258.8pt,322.05pt" strokeweight=".57pt"/>
              </w:pict>
            </w:r>
            <w:r>
              <w:rPr>
                <w:noProof/>
              </w:rPr>
              <w:pict>
                <v:line id="_x0000_s1253" style="position:absolute;left:0;text-align:left;flip:x y;z-index:251632128;mso-position-horizontal-relative:text;mso-position-vertical-relative:text" from="258.8pt,322.05pt" to="261.45pt,359.1pt" strokeweight=".57pt"/>
              </w:pict>
            </w:r>
            <w:r>
              <w:rPr>
                <w:noProof/>
              </w:rPr>
              <w:pict>
                <v:line id="_x0000_s1252" style="position:absolute;left:0;text-align:left;flip:x y;z-index:251633152;mso-position-horizontal-relative:text;mso-position-vertical-relative:text" from="261.45pt,359.1pt" to="264.3pt,399.3pt" strokeweight=".57pt"/>
              </w:pict>
            </w:r>
            <w:r>
              <w:rPr>
                <w:noProof/>
              </w:rPr>
              <w:pict>
                <v:line id="_x0000_s1251" style="position:absolute;left:0;text-align:left;flip:x y;z-index:251634176;mso-position-horizontal-relative:text;mso-position-vertical-relative:text" from="264.3pt,399.3pt" to="267.15pt,439.45pt" strokeweight=".57pt"/>
              </w:pict>
            </w:r>
            <w:r>
              <w:rPr>
                <w:noProof/>
              </w:rPr>
              <w:pict>
                <v:line id="_x0000_s1250" style="position:absolute;left:0;text-align:left;flip:x y;z-index:251635200;mso-position-horizontal-relative:text;mso-position-vertical-relative:text" from="267.15pt,439.45pt" to="270pt,479.5pt" strokeweight=".57pt"/>
              </w:pict>
            </w:r>
            <w:r>
              <w:rPr>
                <w:noProof/>
              </w:rPr>
              <w:pict>
                <v:line id="_x0000_s1249" style="position:absolute;left:0;text-align:left;flip:x y;z-index:251636224;mso-position-horizontal-relative:text;mso-position-vertical-relative:text" from="270pt,479.5pt" to="270.35pt,484.85pt" strokeweight=".57pt"/>
              </w:pict>
            </w:r>
            <w:r>
              <w:rPr>
                <w:noProof/>
              </w:rPr>
              <w:pict>
                <v:line id="_x0000_s1248" style="position:absolute;left:0;text-align:left;flip:x y;z-index:251637248;mso-position-horizontal-relative:text;mso-position-vertical-relative:text" from="270.35pt,484.85pt" to="257.05pt,490.6pt" strokeweight=".57pt"/>
              </w:pict>
            </w:r>
            <w:r>
              <w:rPr>
                <w:noProof/>
              </w:rPr>
              <w:pict>
                <v:line id="_x0000_s1247" style="position:absolute;left:0;text-align:left;flip:x y;z-index:251638272;mso-position-horizontal-relative:text;mso-position-vertical-relative:text" from="257.05pt,490.6pt" to="255.3pt,467.6pt" strokeweight=".57pt"/>
              </w:pict>
            </w:r>
            <w:r>
              <w:rPr>
                <w:noProof/>
              </w:rPr>
              <w:pict>
                <v:line id="_x0000_s1246" style="position:absolute;left:0;text-align:left;flip:x y;z-index:251639296;mso-position-horizontal-relative:text;mso-position-vertical-relative:text" from="255.3pt,467.6pt" to="253.4pt,442.15pt" strokeweight=".57pt"/>
              </w:pict>
            </w:r>
            <w:r>
              <w:rPr>
                <w:noProof/>
              </w:rPr>
              <w:pict>
                <v:line id="_x0000_s1245" style="position:absolute;left:0;text-align:left;flip:x y;z-index:251640320;mso-position-horizontal-relative:text;mso-position-vertical-relative:text" from="253.4pt,442.15pt" to="251.5pt,416.95pt" strokeweight=".57pt"/>
              </w:pict>
            </w:r>
            <w:r>
              <w:rPr>
                <w:noProof/>
              </w:rPr>
              <w:pict>
                <v:line id="_x0000_s1244" style="position:absolute;left:0;text-align:left;flip:x y;z-index:251641344;mso-position-horizontal-relative:text;mso-position-vertical-relative:text" from="251.5pt,416.95pt" to="250pt,390.75pt" strokeweight=".57pt"/>
              </w:pict>
            </w:r>
            <w:r>
              <w:rPr>
                <w:noProof/>
              </w:rPr>
              <w:pict>
                <v:line id="_x0000_s1243" style="position:absolute;left:0;text-align:left;flip:x y;z-index:251642368;mso-position-horizontal-relative:text;mso-position-vertical-relative:text" from="250pt,390.75pt" to="248.55pt,363.85pt" strokeweight=".57pt"/>
              </w:pict>
            </w:r>
            <w:r>
              <w:rPr>
                <w:noProof/>
              </w:rPr>
              <w:pict>
                <v:line id="_x0000_s1242" style="position:absolute;left:0;text-align:left;flip:x y;z-index:251643392;mso-position-horizontal-relative:text;mso-position-vertical-relative:text" from="248.55pt,363.85pt" to="247.65pt,335.95pt" strokeweight=".57pt"/>
              </w:pict>
            </w:r>
            <w:r>
              <w:rPr>
                <w:noProof/>
              </w:rPr>
              <w:pict>
                <v:line id="_x0000_s1241" style="position:absolute;left:0;text-align:left;flip:x y;z-index:251644416;mso-position-horizontal-relative:text;mso-position-vertical-relative:text" from="247.65pt,335.95pt" to="247.25pt,323.2pt" strokeweight=".57pt"/>
              </w:pict>
            </w:r>
            <w:r>
              <w:rPr>
                <w:noProof/>
              </w:rPr>
              <w:pict>
                <v:line id="_x0000_s1240" style="position:absolute;left:0;text-align:left;flip:x y;z-index:251645440;mso-position-horizontal-relative:text;mso-position-vertical-relative:text" from="255.75pt,359.25pt" to="256.25pt,359.2pt" strokeweight=".57pt"/>
              </w:pict>
            </w:r>
            <w:r>
              <w:rPr>
                <w:noProof/>
              </w:rPr>
              <w:pict>
                <v:line id="_x0000_s1239" style="position:absolute;left:0;text-align:left;flip:x y;z-index:251646464;mso-position-horizontal-relative:text;mso-position-vertical-relative:text" from="256.25pt,359.2pt" to="256.3pt,359.7pt" strokeweight=".57pt"/>
              </w:pict>
            </w:r>
            <w:r>
              <w:rPr>
                <w:noProof/>
              </w:rPr>
              <w:pict>
                <v:line id="_x0000_s1238" style="position:absolute;left:0;text-align:left;flip:x y;z-index:251647488;mso-position-horizontal-relative:text;mso-position-vertical-relative:text" from="256.3pt,359.7pt" to="255.8pt,359.7pt" strokeweight=".57pt"/>
              </w:pict>
            </w:r>
            <w:r>
              <w:rPr>
                <w:noProof/>
              </w:rPr>
              <w:pict>
                <v:line id="_x0000_s1237" style="position:absolute;left:0;text-align:left;flip:x y;z-index:251648512;mso-position-horizontal-relative:text;mso-position-vertical-relative:text" from="255.8pt,359.7pt" to="255.75pt,359.25pt" strokeweight=".57pt"/>
              </w:pict>
            </w:r>
            <w:r>
              <w:rPr>
                <w:noProof/>
              </w:rPr>
              <w:pict>
                <v:line id="_x0000_s1236" style="position:absolute;left:0;text-align:left;flip:x y;z-index:251649536;mso-position-horizontal-relative:text;mso-position-vertical-relative:text" from="258.6pt,399.45pt" to="259.05pt,399.45pt" strokeweight=".57pt"/>
              </w:pict>
            </w:r>
            <w:r>
              <w:rPr>
                <w:noProof/>
              </w:rPr>
              <w:pict>
                <v:line id="_x0000_s1235" style="position:absolute;left:0;text-align:left;flip:x y;z-index:251650560;mso-position-horizontal-relative:text;mso-position-vertical-relative:text" from="259.05pt,399.45pt" to="259.1pt,399.9pt" strokeweight=".57pt"/>
              </w:pict>
            </w:r>
            <w:r>
              <w:rPr>
                <w:noProof/>
              </w:rPr>
              <w:pict>
                <v:line id="_x0000_s1234" style="position:absolute;left:0;text-align:left;flip:x y;z-index:251651584;mso-position-horizontal-relative:text;mso-position-vertical-relative:text" from="259.1pt,399.9pt" to="258.6pt,399.95pt" strokeweight=".57pt"/>
              </w:pict>
            </w:r>
            <w:r>
              <w:rPr>
                <w:noProof/>
              </w:rPr>
              <w:pict>
                <v:line id="_x0000_s1233" style="position:absolute;left:0;text-align:left;flip:x y;z-index:251652608;mso-position-horizontal-relative:text;mso-position-vertical-relative:text" from="258.6pt,399.95pt" to="258.6pt,399.45pt" strokeweight=".57pt"/>
              </w:pict>
            </w:r>
            <w:r>
              <w:rPr>
                <w:noProof/>
              </w:rPr>
              <w:pict>
                <v:line id="_x0000_s1232" style="position:absolute;left:0;text-align:left;flip:x y;z-index:251653632;mso-position-horizontal-relative:text;mso-position-vertical-relative:text" from="261.45pt,439.6pt" to="261.95pt,439.55pt" strokeweight=".57pt"/>
              </w:pict>
            </w:r>
            <w:r>
              <w:rPr>
                <w:noProof/>
              </w:rPr>
              <w:pict>
                <v:line id="_x0000_s1231" style="position:absolute;left:0;text-align:left;flip:x y;z-index:251654656;mso-position-horizontal-relative:text;mso-position-vertical-relative:text" from="261.95pt,439.55pt" to="261.95pt,440.05pt" strokeweight=".57pt"/>
              </w:pict>
            </w:r>
            <w:r>
              <w:rPr>
                <w:noProof/>
              </w:rPr>
              <w:pict>
                <v:line id="_x0000_s1230" style="position:absolute;left:0;text-align:left;flip:x y;z-index:251655680;mso-position-horizontal-relative:text;mso-position-vertical-relative:text" from="261.95pt,440.05pt" to="261.5pt,440.05pt" strokeweight=".57pt"/>
              </w:pict>
            </w:r>
            <w:r>
              <w:rPr>
                <w:noProof/>
              </w:rPr>
              <w:pict>
                <v:line id="_x0000_s1229" style="position:absolute;left:0;text-align:left;flip:x y;z-index:251656704;mso-position-horizontal-relative:text;mso-position-vertical-relative:text" from="261.5pt,440.05pt" to="261.45pt,439.6pt" strokeweight=".57pt"/>
              </w:pict>
            </w:r>
            <w:r>
              <w:rPr>
                <w:noProof/>
              </w:rPr>
              <w:pict>
                <v:line id="_x0000_s1228" style="position:absolute;left:0;text-align:left;flip:x y;z-index:251657728;mso-position-horizontal-relative:text;mso-position-vertical-relative:text" from="264.3pt,479.65pt" to="264.75pt,479.6pt" strokeweight=".57pt"/>
              </w:pict>
            </w:r>
            <w:r>
              <w:rPr>
                <w:noProof/>
              </w:rPr>
              <w:pict>
                <v:line id="_x0000_s1227" style="position:absolute;left:0;text-align:left;flip:x y;z-index:251658752;mso-position-horizontal-relative:text;mso-position-vertical-relative:text" from="264.75pt,479.6pt" to="264.8pt,480.1pt" strokeweight=".57pt"/>
              </w:pict>
            </w:r>
            <w:r>
              <w:rPr>
                <w:noProof/>
              </w:rPr>
              <w:pict>
                <v:line id="_x0000_s1226" style="position:absolute;left:0;text-align:left;flip:x y;z-index:251659776;mso-position-horizontal-relative:text;mso-position-vertical-relative:text" from="264.8pt,480.1pt" to="264.3pt,480.15pt" strokeweight=".57pt"/>
              </w:pict>
            </w:r>
            <w:r>
              <w:rPr>
                <w:noProof/>
              </w:rPr>
              <w:pict>
                <v:line id="_x0000_s1225" style="position:absolute;left:0;text-align:left;flip:x y;z-index:251660800;mso-position-horizontal-relative:text;mso-position-vertical-relative:text" from="264.3pt,480.15pt" to="264.3pt,479.65pt" strokeweight=".57pt"/>
              </w:pict>
            </w:r>
            <w:r>
              <w:rPr>
                <w:noProof/>
              </w:rPr>
              <w:pict>
                <v:line id="_x0000_s1224" style="position:absolute;left:0;text-align:left;flip:x y;z-index:251661824;mso-position-horizontal-relative:text;mso-position-vertical-relative:text" from="280.05pt,482.6pt" to="271.3pt,362.65pt" strokeweight=".57pt"/>
              </w:pict>
            </w:r>
            <w:r>
              <w:rPr>
                <w:noProof/>
              </w:rPr>
              <w:pict>
                <v:line id="_x0000_s1223" style="position:absolute;left:0;text-align:left;flip:x y;z-index:251662848;mso-position-horizontal-relative:text;mso-position-vertical-relative:text" from="271.3pt,362.65pt" to="279.8pt,362pt" strokeweight=".57pt"/>
              </w:pict>
            </w:r>
            <w:r>
              <w:rPr>
                <w:noProof/>
              </w:rPr>
              <w:pict>
                <v:line id="_x0000_s1222" style="position:absolute;left:0;text-align:left;flip:x y;z-index:251663872;mso-position-horizontal-relative:text;mso-position-vertical-relative:text" from="279.8pt,362pt" to="282.85pt,361.75pt" strokeweight=".57pt"/>
              </w:pict>
            </w:r>
            <w:r>
              <w:rPr>
                <w:noProof/>
              </w:rPr>
              <w:pict>
                <v:line id="_x0000_s1221" style="position:absolute;left:0;text-align:left;flip:x y;z-index:251664896;mso-position-horizontal-relative:text;mso-position-vertical-relative:text" from="282.85pt,361.75pt" to="285.25pt,361.6pt" strokeweight=".57pt"/>
              </w:pict>
            </w:r>
            <w:r>
              <w:rPr>
                <w:noProof/>
              </w:rPr>
              <w:pict>
                <v:line id="_x0000_s1220" style="position:absolute;left:0;text-align:left;flip:x y;z-index:251665920;mso-position-horizontal-relative:text;mso-position-vertical-relative:text" from="285.25pt,361.6pt" to="291.9pt,361.1pt" strokeweight=".57pt"/>
              </w:pict>
            </w:r>
            <w:r>
              <w:rPr>
                <w:noProof/>
              </w:rPr>
              <w:pict>
                <v:line id="_x0000_s1219" style="position:absolute;left:0;text-align:left;flip:x y;z-index:251666944;mso-position-horizontal-relative:text;mso-position-vertical-relative:text" from="291.9pt,361.1pt" to="294.05pt,360.95pt" strokeweight=".57pt"/>
              </w:pict>
            </w:r>
            <w:r>
              <w:rPr>
                <w:noProof/>
              </w:rPr>
              <w:pict>
                <v:line id="_x0000_s1218" style="position:absolute;left:0;text-align:left;flip:x y;z-index:251667968;mso-position-horizontal-relative:text;mso-position-vertical-relative:text" from="294.05pt,360.95pt" to="294.4pt,360.95pt" strokeweight=".57pt"/>
              </w:pict>
            </w:r>
            <w:r>
              <w:rPr>
                <w:noProof/>
              </w:rPr>
              <w:pict>
                <v:line id="_x0000_s1217" style="position:absolute;left:0;text-align:left;flip:x y;z-index:251668992;mso-position-horizontal-relative:text;mso-position-vertical-relative:text" from="294.4pt,360.95pt" to="302.4pt,470.05pt" strokeweight=".57pt"/>
              </w:pict>
            </w:r>
            <w:r>
              <w:rPr>
                <w:noProof/>
              </w:rPr>
              <w:pict>
                <v:line id="_x0000_s1216" style="position:absolute;left:0;text-align:left;flip:x y;z-index:251670016;mso-position-horizontal-relative:text;mso-position-vertical-relative:text" from="302.4pt,470.05pt" to="280.05pt,482.6pt" strokeweight=".57pt"/>
              </w:pict>
            </w:r>
            <w:r>
              <w:rPr>
                <w:noProof/>
              </w:rPr>
              <w:pict>
                <v:line id="_x0000_s1215" style="position:absolute;left:0;text-align:left;flip:x y;z-index:251671040;mso-position-horizontal-relative:text;mso-position-vertical-relative:text" from="718.45pt,252.5pt" to="719.85pt,254.4pt" strokecolor="red" strokeweight=".57pt"/>
              </w:pict>
            </w:r>
            <w:r>
              <w:rPr>
                <w:noProof/>
              </w:rPr>
              <w:pict>
                <v:line id="_x0000_s1214" style="position:absolute;left:0;text-align:left;flip:x y;z-index:251672064;mso-position-horizontal-relative:text;mso-position-vertical-relative:text" from="719.85pt,254.4pt" to="681.15pt,285.7pt" strokecolor="red" strokeweight=".57pt"/>
              </w:pict>
            </w:r>
            <w:r>
              <w:rPr>
                <w:noProof/>
              </w:rPr>
              <w:pict>
                <v:line id="_x0000_s1213" style="position:absolute;left:0;text-align:left;flip:x y;z-index:251673088;mso-position-horizontal-relative:text;mso-position-vertical-relative:text" from="681.15pt,285.7pt" to="471.2pt,359.6pt" strokecolor="red" strokeweight=".57pt"/>
              </w:pict>
            </w:r>
            <w:r>
              <w:rPr>
                <w:noProof/>
              </w:rPr>
              <w:pict>
                <v:line id="_x0000_s1212" style="position:absolute;left:0;text-align:left;flip:x y;z-index:251674112;mso-position-horizontal-relative:text;mso-position-vertical-relative:text" from="471.2pt,359.6pt" to="446.05pt,361.15pt" strokecolor="red" strokeweight=".57pt"/>
              </w:pict>
            </w:r>
            <w:r>
              <w:rPr>
                <w:noProof/>
              </w:rPr>
              <w:pict>
                <v:line id="_x0000_s1211" style="position:absolute;left:0;text-align:left;flip:x y;z-index:251675136;mso-position-horizontal-relative:text;mso-position-vertical-relative:text" from="446.05pt,361.15pt" to="446.55pt,360.55pt" strokecolor="red" strokeweight=".57pt"/>
              </w:pict>
            </w:r>
            <w:r>
              <w:rPr>
                <w:noProof/>
              </w:rPr>
              <w:pict>
                <v:line id="_x0000_s1210" style="position:absolute;left:0;text-align:left;flip:x y;z-index:251676160;mso-position-horizontal-relative:text;mso-position-vertical-relative:text" from="446.55pt,360.55pt" to="446.8pt,359.85pt" strokecolor="red" strokeweight=".57pt"/>
              </w:pict>
            </w:r>
            <w:r>
              <w:rPr>
                <w:noProof/>
              </w:rPr>
              <w:pict>
                <v:line id="_x0000_s1209" style="position:absolute;left:0;text-align:left;flip:x y;z-index:251677184;mso-position-horizontal-relative:text;mso-position-vertical-relative:text" from="446.8pt,359.85pt" to="470.95pt,358.35pt" strokecolor="red" strokeweight=".57pt"/>
              </w:pict>
            </w:r>
            <w:r>
              <w:rPr>
                <w:noProof/>
              </w:rPr>
              <w:pict>
                <v:line id="_x0000_s1208" style="position:absolute;left:0;text-align:left;flip:x y;z-index:251678208;mso-position-horizontal-relative:text;mso-position-vertical-relative:text" from="470.95pt,358.35pt" to="680.6pt,284.75pt" strokecolor="red" strokeweight=".57pt"/>
              </w:pict>
            </w:r>
            <w:r>
              <w:rPr>
                <w:noProof/>
              </w:rPr>
              <w:pict>
                <v:line id="_x0000_s1207" style="position:absolute;left:0;text-align:left;flip:x y;z-index:251679232;mso-position-horizontal-relative:text;mso-position-vertical-relative:text" from="680.6pt,284.75pt" to="718.05pt,254.2pt" strokecolor="red" strokeweight=".57pt"/>
              </w:pict>
            </w:r>
            <w:r>
              <w:rPr>
                <w:noProof/>
              </w:rPr>
              <w:pict>
                <v:line id="_x0000_s1206" style="position:absolute;left:0;text-align:left;flip:x y;z-index:251680256;mso-position-horizontal-relative:text;mso-position-vertical-relative:text" from="718.05pt,254.2pt" to="717.4pt,253.3pt" strokecolor="red" strokeweight=".57pt"/>
              </w:pict>
            </w:r>
            <w:r>
              <w:rPr>
                <w:noProof/>
              </w:rPr>
              <w:pict>
                <v:line id="_x0000_s1205" style="position:absolute;left:0;text-align:left;flip:x y;z-index:251681280;mso-position-horizontal-relative:text;mso-position-vertical-relative:text" from="717.4pt,253.3pt" to="718.45pt,252.5pt" strokecolor="red" strokeweight=".57pt"/>
              </w:pict>
            </w:r>
            <w:r>
              <w:rPr>
                <w:noProof/>
              </w:rPr>
              <w:pict>
                <v:line id="_x0000_s1204" style="position:absolute;left:0;text-align:left;flip:x y;z-index:251682304;mso-position-horizontal-relative:text;mso-position-vertical-relative:text" from="248.05pt,323.2pt" to="258.05pt,322.25pt" strokecolor="red" strokeweight=".57pt"/>
              </w:pict>
            </w:r>
            <w:r>
              <w:rPr>
                <w:noProof/>
              </w:rPr>
              <w:pict>
                <v:line id="_x0000_s1203" style="position:absolute;left:0;text-align:left;flip:x y;z-index:251683328;mso-position-horizontal-relative:text;mso-position-vertical-relative:text" from="258.05pt,322.25pt" to="261pt,363.45pt" strokecolor="red" strokeweight=".57pt"/>
              </w:pict>
            </w:r>
            <w:r>
              <w:rPr>
                <w:noProof/>
              </w:rPr>
              <w:pict>
                <v:line id="_x0000_s1202" style="position:absolute;left:0;text-align:left;flip:x y;z-index:251684352;mso-position-horizontal-relative:text;mso-position-vertical-relative:text" from="261pt,363.45pt" to="311.05pt,360.5pt" strokecolor="red" strokeweight=".57pt"/>
              </w:pict>
            </w:r>
            <w:r>
              <w:rPr>
                <w:noProof/>
              </w:rPr>
              <w:pict>
                <v:line id="_x0000_s1201" style="position:absolute;left:0;text-align:left;flip:x y;z-index:251685376;mso-position-horizontal-relative:text;mso-position-vertical-relative:text" from="311.05pt,360.5pt" to="313.6pt,363.15pt" strokecolor="red" strokeweight=".57pt"/>
              </w:pict>
            </w:r>
            <w:r>
              <w:rPr>
                <w:noProof/>
              </w:rPr>
              <w:pict>
                <v:line id="_x0000_s1200" style="position:absolute;left:0;text-align:left;flip:x y;z-index:251686400;mso-position-horizontal-relative:text;mso-position-vertical-relative:text" from="313.6pt,363.15pt" to="312.75pt,364pt" strokecolor="red" strokeweight=".57pt"/>
              </w:pict>
            </w:r>
            <w:r>
              <w:rPr>
                <w:noProof/>
              </w:rPr>
              <w:pict>
                <v:line id="_x0000_s1199" style="position:absolute;left:0;text-align:left;flip:x y;z-index:251687424;mso-position-horizontal-relative:text;mso-position-vertical-relative:text" from="312.75pt,364pt" to="310.6pt,361.7pt" strokecolor="red" strokeweight=".57pt"/>
              </w:pict>
            </w:r>
            <w:r>
              <w:rPr>
                <w:noProof/>
              </w:rPr>
              <w:pict>
                <v:line id="_x0000_s1198" style="position:absolute;left:0;text-align:left;flip:x y;z-index:251688448;mso-position-horizontal-relative:text;mso-position-vertical-relative:text" from="310.6pt,361.7pt" to="259.75pt,364.85pt" strokecolor="red" strokeweight=".57pt"/>
              </w:pict>
            </w:r>
            <w:r>
              <w:rPr>
                <w:noProof/>
              </w:rPr>
              <w:pict>
                <v:line id="_x0000_s1197" style="position:absolute;left:0;text-align:left;flip:x y;z-index:251689472;mso-position-horizontal-relative:text;mso-position-vertical-relative:text" from="259.75pt,364.85pt" to="256.8pt,323.4pt" strokecolor="red" strokeweight=".57pt"/>
              </w:pict>
            </w:r>
            <w:r>
              <w:rPr>
                <w:noProof/>
              </w:rPr>
              <w:pict>
                <v:line id="_x0000_s1196" style="position:absolute;left:0;text-align:left;flip:x y;z-index:251690496;mso-position-horizontal-relative:text;mso-position-vertical-relative:text" from="256.8pt,323.4pt" to="248.1pt,324pt" strokecolor="red" strokeweight=".57pt"/>
              </w:pict>
            </w:r>
            <w:r>
              <w:rPr>
                <w:noProof/>
              </w:rPr>
              <w:pict>
                <v:line id="_x0000_s1195" style="position:absolute;left:0;text-align:left;flip:x y;z-index:251691520;mso-position-horizontal-relative:text;mso-position-vertical-relative:text" from="248.1pt,324pt" to="248.05pt,323.2pt" strokecolor="red" strokeweight=".57pt"/>
              </w:pict>
            </w:r>
            <w:r>
              <w:rPr>
                <w:noProof/>
              </w:rPr>
              <w:pict>
                <v:line id="_x0000_s1194" style="position:absolute;left:0;text-align:left;flip:x y;z-index:251692544;mso-position-horizontal-relative:text;mso-position-vertical-relative:text" from="717.9pt,252.9pt" to="718.95pt,254.3pt" strokecolor="lime" strokeweight=".57pt"/>
              </w:pict>
            </w:r>
            <w:r>
              <w:rPr>
                <w:noProof/>
              </w:rPr>
              <w:pict>
                <v:line id="_x0000_s1193" style="position:absolute;left:0;text-align:left;flip:x y;z-index:251693568;mso-position-horizontal-relative:text;mso-position-vertical-relative:text" from="718.95pt,254.3pt" to="680.9pt,285.3pt" strokecolor="lime" strokeweight=".57pt"/>
              </w:pict>
            </w:r>
            <w:r>
              <w:rPr>
                <w:noProof/>
              </w:rPr>
              <w:pict>
                <v:line id="_x0000_s1192" style="position:absolute;left:0;text-align:left;flip:x y;z-index:251694592;mso-position-horizontal-relative:text;mso-position-vertical-relative:text" from="680.9pt,285.3pt" to="471.05pt,359pt" strokecolor="lime" strokeweight=".57pt"/>
              </w:pict>
            </w:r>
            <w:r>
              <w:rPr>
                <w:noProof/>
              </w:rPr>
              <w:pict>
                <v:line id="_x0000_s1191" style="position:absolute;left:0;text-align:left;flip:x y;z-index:251695616;mso-position-horizontal-relative:text;mso-position-vertical-relative:text" from="471.05pt,359pt" to="446.55pt,360.55pt" strokecolor="lime" strokeweight=".57pt"/>
              </w:pict>
            </w:r>
            <w:r>
              <w:rPr>
                <w:noProof/>
              </w:rPr>
              <w:pict>
                <v:line id="_x0000_s1190" style="position:absolute;left:0;text-align:left;flip:x y;z-index:251696640;mso-position-horizontal-relative:text;mso-position-vertical-relative:text" from="313.2pt,363.55pt" to="310.8pt,361.1pt" strokecolor="lime" strokeweight=".57pt"/>
              </w:pict>
            </w:r>
            <w:r>
              <w:rPr>
                <w:noProof/>
              </w:rPr>
              <w:pict>
                <v:line id="_x0000_s1189" style="position:absolute;left:0;text-align:left;flip:x y;z-index:251697664;mso-position-horizontal-relative:text;mso-position-vertical-relative:text" from="310.8pt,361.1pt" to="260.4pt,364.15pt" strokecolor="lime" strokeweight=".57pt"/>
              </w:pict>
            </w:r>
            <w:r>
              <w:rPr>
                <w:noProof/>
              </w:rPr>
              <w:pict>
                <v:line id="_x0000_s1188" style="position:absolute;left:0;text-align:left;flip:x y;z-index:251698688;mso-position-horizontal-relative:text;mso-position-vertical-relative:text" from="260.4pt,364.15pt" to="257.4pt,322.7pt" strokecolor="lime" strokeweight=".57pt"/>
              </w:pict>
            </w:r>
            <w:r>
              <w:rPr>
                <w:noProof/>
              </w:rPr>
              <w:pict>
                <v:line id="_x0000_s1187" style="position:absolute;left:0;text-align:left;flip:x y;z-index:251699712;mso-position-horizontal-relative:text;mso-position-vertical-relative:text" from="257.4pt,322.7pt" to="248.05pt,323.35pt" strokecolor="lime" strokeweight=".57pt"/>
              </w:pict>
            </w:r>
            <w:r>
              <w:rPr>
                <w:noProof/>
              </w:rPr>
              <w:pict>
                <v:oval id="_x0000_s1186" style="position:absolute;left:0;text-align:left;margin-left:717pt;margin-top:251.1pt;width:2.85pt;height:2.85pt;z-index:25170073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85" style="position:absolute;left:0;text-align:left;margin-left:718.45pt;margin-top:253pt;width:2.85pt;height:2.85pt;z-index:25170176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84" style="position:absolute;left:0;text-align:left;margin-left:679.75pt;margin-top:284.25pt;width:2.85pt;height:2.85pt;z-index:25170278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83" style="position:absolute;left:0;text-align:left;margin-left:469.8pt;margin-top:358.2pt;width:2.85pt;height:2.85pt;z-index:25170380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82" style="position:absolute;left:0;text-align:left;margin-left:444.65pt;margin-top:359.75pt;width:2.85pt;height:2.85pt;z-index:25170483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81" style="position:absolute;left:0;text-align:left;margin-left:445.1pt;margin-top:359.1pt;width:2.85pt;height:2.85pt;z-index:25170585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80" style="position:absolute;left:0;text-align:left;margin-left:445.4pt;margin-top:358.45pt;width:2.85pt;height:2.85pt;z-index:25170688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79" style="position:absolute;left:0;text-align:left;margin-left:469.55pt;margin-top:356.9pt;width:2.85pt;height:2.85pt;z-index:25170790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78" style="position:absolute;left:0;text-align:left;margin-left:679.2pt;margin-top:283.3pt;width:2.85pt;height:2.85pt;z-index:25170892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77" style="position:absolute;left:0;text-align:left;margin-left:716.65pt;margin-top:252.75pt;width:2.85pt;height:2.85pt;z-index:25170995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76" style="position:absolute;left:0;text-align:left;margin-left:715.95pt;margin-top:251.85pt;width:2.85pt;height:2.85pt;z-index:25171097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75" style="position:absolute;left:0;text-align:left;margin-left:717pt;margin-top:251.1pt;width:2.85pt;height:2.85pt;z-index:25171200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74" style="position:absolute;left:0;text-align:left;margin-left:246.6pt;margin-top:321.75pt;width:2.85pt;height:2.85pt;z-index:25171302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73" style="position:absolute;left:0;text-align:left;margin-left:256.6pt;margin-top:320.8pt;width:2.85pt;height:2.85pt;z-index:25171404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72" style="position:absolute;left:0;text-align:left;margin-left:259.55pt;margin-top:362.05pt;width:2.85pt;height:2.85pt;z-index:25171507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71" style="position:absolute;left:0;text-align:left;margin-left:309.65pt;margin-top:359.1pt;width:2.85pt;height:2.85pt;z-index:25171609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70" style="position:absolute;left:0;text-align:left;margin-left:312.2pt;margin-top:361.7pt;width:2.85pt;height:2.85pt;z-index:25171712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69" style="position:absolute;left:0;text-align:left;margin-left:311.35pt;margin-top:362.55pt;width:2.85pt;height:2.85pt;z-index:25171814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68" style="position:absolute;left:0;text-align:left;margin-left:309.15pt;margin-top:360.3pt;width:2.85pt;height:2.85pt;z-index:25171916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67" style="position:absolute;left:0;text-align:left;margin-left:258.35pt;margin-top:363.4pt;width:2.85pt;height:2.85pt;z-index:25172019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66" style="position:absolute;left:0;text-align:left;margin-left:255.4pt;margin-top:322pt;width:2.85pt;height:2.85pt;z-index:25172121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65" style="position:absolute;left:0;text-align:left;margin-left:246.7pt;margin-top:322.55pt;width:2.85pt;height:2.85pt;z-index:25172224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164" style="position:absolute;left:0;text-align:left;margin-left:246.6pt;margin-top:321.75pt;width:2.85pt;height:2.85pt;z-index:251723264;mso-position-horizontal-relative:text;mso-position-vertical-relative:text" fillcolor="black"/>
              </w:pict>
            </w:r>
            <w:r>
              <w:rPr>
                <w:noProof/>
              </w:rPr>
              <w:pict>
                <v:shape id="_x0000_s1163" style="position:absolute;left:0;text-align:left;margin-left:550.2pt;margin-top:284.35pt;width:137pt;height:36pt;z-index:25172428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53D8" w:rsidRDefault="000B7656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19:10:050306:92(1)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2" style="position:absolute;left:0;text-align:left;margin-left:468.45pt;margin-top:326.85pt;width:49pt;height:36pt;z-index:25172531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53D8" w:rsidRDefault="000B7656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:2909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1" style="position:absolute;left:0;text-align:left;margin-left:711pt;margin-top:163.4pt;width:41pt;height:36pt;z-index:25172633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53D8" w:rsidRDefault="000B7656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:122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0" style="position:absolute;left:0;text-align:left;margin-left:683.9pt;margin-top:279.05pt;width:41pt;height:36pt;z-index:25172736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53D8" w:rsidRDefault="000B7656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:257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9" style="position:absolute;left:0;text-align:left;margin-left:238.1pt;margin-top:238.85pt;width:41pt;height:36pt;z-index:25172838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53D8" w:rsidRDefault="000B7656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:367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8" style="position:absolute;left:0;text-align:left;margin-left:243.45pt;margin-top:406.6pt;width:59pt;height:36pt;z-index:25172940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53D8" w:rsidRDefault="000B7656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:368(1)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7" style="position:absolute;left:0;text-align:left;margin-left:149.85pt;margin-top:520.6pt;width:59pt;height:36pt;z-index:25173043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53D8" w:rsidRDefault="000B7656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:368(2)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6" style="position:absolute;left:0;text-align:left;margin-left:238.8pt;margin-top:394.35pt;width:41pt;height:36pt;z-index:25173145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53D8" w:rsidRDefault="000B7656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:254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5" style="position:absolute;left:0;text-align:left;margin-left:274.85pt;margin-top:409.75pt;width:25pt;height:36pt;z-index:25173248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53D8" w:rsidRDefault="000B7656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:7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4" style="position:absolute;left:0;text-align:left;margin-left:719.7pt;margin-top:235pt;width:22pt;height:36pt;z-index:25173350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53D8" w:rsidRDefault="000B7656">
                        <w:r>
                          <w:rPr>
                            <w:color w:val="000000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3" style="position:absolute;left:0;text-align:left;margin-left:728.75pt;margin-top:251.15pt;width:22pt;height:36pt;z-index:25173452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53D8" w:rsidRDefault="000B7656">
                        <w:r>
                          <w:rPr>
                            <w:color w:val="000000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2" style="position:absolute;left:0;text-align:left;margin-left:682.95pt;margin-top:292.9pt;width:22pt;height:36pt;z-index:25173555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53D8" w:rsidRDefault="000B7656">
                        <w:r>
                          <w:rPr>
                            <w:color w:val="000000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1" style="position:absolute;left:0;text-align:left;margin-left:469pt;margin-top:368.35pt;width:22pt;height:36pt;z-index:25173657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53D8" w:rsidRDefault="000B7656">
                        <w:r>
                          <w:rPr>
                            <w:color w:val="000000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0" style="position:absolute;left:0;text-align:left;margin-left:416.65pt;margin-top:362.7pt;width:22pt;height:36pt;z-index:25173760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53D8" w:rsidRDefault="000B765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9" style="position:absolute;left:0;text-align:left;margin-left:417.3pt;margin-top:348.7pt;width:22pt;height:36pt;z-index:25173862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53D8" w:rsidRDefault="000B765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8" style="position:absolute;left:0;text-align:left;margin-left:421.45pt;margin-top:343.6pt;width:22pt;height:36pt;z-index:25173964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53D8" w:rsidRDefault="000B765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7" style="position:absolute;left:0;text-align:left;margin-left:451.15pt;margin-top:339.6pt;width:22pt;height:36pt;z-index:25174067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53D8" w:rsidRDefault="000B765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6" style="position:absolute;left:0;text-align:left;margin-left:656.75pt;margin-top:267.5pt;width:22pt;height:36pt;z-index:25174169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53D8" w:rsidRDefault="000B765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5" style="position:absolute;left:0;text-align:left;margin-left:679.15pt;margin-top:247.45pt;width:30pt;height:36pt;z-index:25174272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53D8" w:rsidRDefault="000B765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4" style="position:absolute;left:0;text-align:left;margin-left:679.5pt;margin-top:246.25pt;width:29pt;height:36pt;z-index:25174374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53D8" w:rsidRDefault="000B765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3" style="position:absolute;left:0;text-align:left;margin-left:571.95pt;margin-top:294.85pt;width:22pt;height:36pt;z-index:25174476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53D8" w:rsidRDefault="000B7656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2" style="position:absolute;left:0;text-align:left;margin-left:230.4pt;margin-top:304.2pt;width:22pt;height:36pt;z-index:25174579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53D8" w:rsidRDefault="000B765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1" style="position:absolute;left:0;text-align:left;margin-left:262.05pt;margin-top:306.55pt;width:22pt;height:36pt;z-index:25174681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53D8" w:rsidRDefault="000B7656">
                        <w:r>
                          <w:rPr>
                            <w:color w:val="000000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0" style="position:absolute;left:0;text-align:left;margin-left:265.2pt;margin-top:347.95pt;width:22pt;height:36pt;z-index:25174784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53D8" w:rsidRDefault="000B7656">
                        <w:r>
                          <w:rPr>
                            <w:color w:val="000000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9" style="position:absolute;left:0;text-align:left;margin-left:311.15pt;margin-top:342.45pt;width:22pt;height:36pt;z-index:25174886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53D8" w:rsidRDefault="000B7656">
                        <w:r>
                          <w:rPr>
                            <w:color w:val="000000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8" style="position:absolute;left:0;text-align:left;margin-left:322.6pt;margin-top:358.25pt;width:22pt;height:36pt;z-index:25174988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53D8" w:rsidRDefault="000B7656">
                        <w:r>
                          <w:rPr>
                            <w:color w:val="000000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7" style="position:absolute;left:0;text-align:left;margin-left:295.65pt;margin-top:373pt;width:22pt;height:36pt;z-index:25175091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53D8" w:rsidRDefault="000B765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6" style="position:absolute;left:0;text-align:left;margin-left:288.5pt;margin-top:369.75pt;width:22pt;height:36pt;z-index:25175193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53D8" w:rsidRDefault="000B765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5" style="position:absolute;left:0;text-align:left;margin-left:233.55pt;margin-top:370.4pt;width:22pt;height:36pt;z-index:25175296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53D8" w:rsidRDefault="000B765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4" style="position:absolute;left:0;text-align:left;margin-left:230.6pt;margin-top:328.95pt;width:22pt;height:36pt;z-index:25175398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53D8" w:rsidRDefault="000B765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3" style="position:absolute;left:0;text-align:left;margin-left:213.9pt;margin-top:329.55pt;width:30pt;height:36pt;z-index:25175500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53D8" w:rsidRDefault="000B765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2" style="position:absolute;left:0;text-align:left;margin-left:269.8pt;margin-top:331.55pt;width:22pt;height:36pt;z-index:25175603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2553D8" w:rsidRDefault="000B7656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</w:p>
          <w:p w:rsidR="002E6E2B" w:rsidRDefault="002E6E2B" w:rsidP="002E6E2B">
            <w:pPr>
              <w:jc w:val="center"/>
              <w:rPr>
                <w:noProof/>
              </w:rPr>
            </w:pPr>
          </w:p>
        </w:tc>
      </w:tr>
      <w:tr w:rsidR="002E6E2B" w:rsidRPr="005B4876" w:rsidTr="005F329C">
        <w:trPr>
          <w:trHeight w:val="317"/>
        </w:trPr>
        <w:tc>
          <w:tcPr>
            <w:tcW w:w="21588" w:type="dxa"/>
            <w:gridSpan w:val="5"/>
            <w:tcBorders>
              <w:top w:val="nil"/>
              <w:bottom w:val="nil"/>
            </w:tcBorders>
            <w:vAlign w:val="bottom"/>
          </w:tcPr>
          <w:p w:rsidR="002E6E2B" w:rsidRDefault="002E6E2B" w:rsidP="002E6E2B">
            <w:pPr>
              <w:jc w:val="center"/>
              <w:rPr>
                <w:b/>
              </w:rPr>
            </w:pPr>
            <w:r w:rsidRPr="00527F7D">
              <w:rPr>
                <w:b/>
                <w:sz w:val="20"/>
                <w:szCs w:val="20"/>
              </w:rPr>
              <w:t xml:space="preserve">Масштаб 1: </w:t>
            </w:r>
            <w:r w:rsidRPr="00DA28B6">
              <w:rPr>
                <w:b/>
                <w:sz w:val="20"/>
                <w:szCs w:val="20"/>
              </w:rPr>
              <w:t>13000</w:t>
            </w:r>
          </w:p>
          <w:p w:rsidR="002E6E2B" w:rsidRDefault="002E6E2B" w:rsidP="0054169C">
            <w:pPr>
              <w:rPr>
                <w:noProof/>
              </w:rPr>
            </w:pPr>
          </w:p>
        </w:tc>
      </w:tr>
      <w:tr w:rsidR="006018C1" w:rsidRPr="005B4876" w:rsidTr="005F329C">
        <w:trPr>
          <w:trHeight w:val="253"/>
        </w:trPr>
        <w:tc>
          <w:tcPr>
            <w:tcW w:w="250" w:type="dxa"/>
            <w:tcBorders>
              <w:top w:val="nil"/>
              <w:right w:val="nil"/>
            </w:tcBorders>
            <w:vAlign w:val="bottom"/>
          </w:tcPr>
          <w:p w:rsidR="006018C1" w:rsidRPr="00CA1EE7" w:rsidRDefault="006018C1" w:rsidP="003463E5">
            <w:pPr>
              <w:rPr>
                <w:b/>
              </w:rPr>
            </w:pPr>
          </w:p>
        </w:tc>
        <w:tc>
          <w:tcPr>
            <w:tcW w:w="6237" w:type="dxa"/>
            <w:tcBorders>
              <w:top w:val="nil"/>
              <w:left w:val="nil"/>
              <w:right w:val="nil"/>
            </w:tcBorders>
            <w:vAlign w:val="bottom"/>
          </w:tcPr>
          <w:p w:rsidR="006018C1" w:rsidRPr="00CA1EE7" w:rsidRDefault="006018C1" w:rsidP="003463E5">
            <w:pPr>
              <w:rPr>
                <w:b/>
              </w:rPr>
            </w:pPr>
          </w:p>
        </w:tc>
        <w:tc>
          <w:tcPr>
            <w:tcW w:w="148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018C1" w:rsidRPr="00CA1EE7" w:rsidRDefault="006018C1" w:rsidP="003463E5">
            <w:pPr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</w:tcBorders>
            <w:vAlign w:val="bottom"/>
          </w:tcPr>
          <w:p w:rsidR="006018C1" w:rsidRPr="00CA1EE7" w:rsidRDefault="006018C1" w:rsidP="003463E5">
            <w:pPr>
              <w:rPr>
                <w:b/>
              </w:rPr>
            </w:pPr>
          </w:p>
        </w:tc>
      </w:tr>
    </w:tbl>
    <w:p w:rsidR="006018C1" w:rsidRDefault="006018C1" w:rsidP="002C054A">
      <w:pPr>
        <w:tabs>
          <w:tab w:val="left" w:pos="2738"/>
        </w:tabs>
      </w:pPr>
    </w:p>
    <w:tbl>
      <w:tblPr>
        <w:tblW w:w="2143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"/>
        <w:gridCol w:w="1000"/>
        <w:gridCol w:w="540"/>
        <w:gridCol w:w="4532"/>
        <w:gridCol w:w="15359"/>
      </w:tblGrid>
      <w:tr w:rsidR="00C67920" w:rsidRPr="00CA1EE7" w:rsidTr="00C67920">
        <w:tc>
          <w:tcPr>
            <w:tcW w:w="21439" w:type="dxa"/>
            <w:gridSpan w:val="5"/>
          </w:tcPr>
          <w:p w:rsidR="00C67920" w:rsidRDefault="00C67920" w:rsidP="00D91F5C">
            <w:pPr>
              <w:jc w:val="center"/>
            </w:pPr>
            <w:r>
              <w:lastRenderedPageBreak/>
              <w:t>Используемые условные знаки и обозначения:</w:t>
            </w:r>
          </w:p>
          <w:p w:rsidR="00C67920" w:rsidRDefault="00C67920" w:rsidP="00D91F5C">
            <w:pPr>
              <w:jc w:val="center"/>
            </w:pPr>
          </w:p>
          <w:p w:rsidR="00C67920" w:rsidRPr="004143B0" w:rsidRDefault="00C67920" w:rsidP="00D91F5C">
            <w:pPr>
              <w:jc w:val="center"/>
            </w:pPr>
            <w:r w:rsidRPr="00CA1EE7">
              <w:t xml:space="preserve">Обозначения земельных участков, размеры которых не могут быть </w:t>
            </w:r>
            <w:r w:rsidRPr="00CA1EE7">
              <w:br/>
              <w:t>переданы в масштабе разделов графической части:</w:t>
            </w:r>
          </w:p>
          <w:p w:rsidR="00C67920" w:rsidRPr="004143B0" w:rsidRDefault="00C67920" w:rsidP="00D91F5C">
            <w:pPr>
              <w:jc w:val="center"/>
            </w:pPr>
          </w:p>
        </w:tc>
      </w:tr>
      <w:tr w:rsidR="00C67920" w:rsidRPr="00CA1EE7" w:rsidTr="00C67920">
        <w:tc>
          <w:tcPr>
            <w:tcW w:w="1008" w:type="dxa"/>
            <w:gridSpan w:val="2"/>
          </w:tcPr>
          <w:p w:rsidR="00C67920" w:rsidRPr="00CA1EE7" w:rsidRDefault="000B7656" w:rsidP="00D91F5C">
            <w:pPr>
              <w:jc w:val="center"/>
            </w:pPr>
            <w:r>
              <w:rPr>
                <w:noProof/>
              </w:rPr>
            </w:r>
            <w:r>
              <w:rPr>
                <w:noProof/>
              </w:rPr>
              <w:pict>
                <v:rect id="Rectangle 258" o:spid="_x0000_s1131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<w10:wrap type="none"/>
                  <w10:anchorlock/>
                </v:rect>
              </w:pict>
            </w:r>
          </w:p>
        </w:tc>
        <w:tc>
          <w:tcPr>
            <w:tcW w:w="540" w:type="dxa"/>
          </w:tcPr>
          <w:p w:rsidR="00C67920" w:rsidRPr="00CA1EE7" w:rsidRDefault="00C67920" w:rsidP="00D91F5C"/>
        </w:tc>
        <w:tc>
          <w:tcPr>
            <w:tcW w:w="19891" w:type="dxa"/>
            <w:gridSpan w:val="2"/>
          </w:tcPr>
          <w:p w:rsidR="00C67920" w:rsidRPr="00CA1EE7" w:rsidRDefault="00C67920" w:rsidP="00D91F5C">
            <w:pPr>
              <w:spacing w:after="120"/>
            </w:pPr>
            <w:r w:rsidRPr="00CA1EE7">
              <w:t>Обозначение точки земельных участков, имеющиеся в ГКН сведения о границе которых достаточны для определения ее положения на местности.</w:t>
            </w:r>
          </w:p>
        </w:tc>
      </w:tr>
      <w:tr w:rsidR="00C67920" w:rsidRPr="00CA1EE7" w:rsidTr="00C67920">
        <w:tc>
          <w:tcPr>
            <w:tcW w:w="1008" w:type="dxa"/>
            <w:gridSpan w:val="2"/>
          </w:tcPr>
          <w:p w:rsidR="00C67920" w:rsidRPr="00CA1EE7" w:rsidRDefault="000B7656" w:rsidP="00D91F5C">
            <w:pPr>
              <w:jc w:val="center"/>
            </w:pPr>
            <w:r>
              <w:rPr>
                <w:noProof/>
              </w:rPr>
            </w:r>
            <w:r>
              <w:rPr>
                <w:noProof/>
              </w:rPr>
              <w:pict>
                <v:rect id="Rectangle 257" o:spid="_x0000_s1130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540" w:type="dxa"/>
          </w:tcPr>
          <w:p w:rsidR="00C67920" w:rsidRPr="00CA1EE7" w:rsidRDefault="00C67920" w:rsidP="00D91F5C"/>
        </w:tc>
        <w:tc>
          <w:tcPr>
            <w:tcW w:w="19891" w:type="dxa"/>
            <w:gridSpan w:val="2"/>
          </w:tcPr>
          <w:p w:rsidR="00C67920" w:rsidRPr="00CA1EE7" w:rsidRDefault="00C67920" w:rsidP="00D91F5C">
            <w:pPr>
              <w:spacing w:after="120"/>
            </w:pPr>
            <w:r w:rsidRPr="00CA1EE7">
              <w:t xml:space="preserve">Обозначение точки земельных участков, имеющиеся в ГКН сведения о границе которых не достаточны для определения ее положения на местности. </w:t>
            </w:r>
          </w:p>
        </w:tc>
      </w:tr>
      <w:tr w:rsidR="00C67920" w:rsidRPr="00CA1EE7" w:rsidTr="00C67920">
        <w:tc>
          <w:tcPr>
            <w:tcW w:w="1008" w:type="dxa"/>
            <w:gridSpan w:val="2"/>
          </w:tcPr>
          <w:p w:rsidR="00C67920" w:rsidRPr="00CA1EE7" w:rsidRDefault="000B7656" w:rsidP="00D91F5C">
            <w:pPr>
              <w:jc w:val="center"/>
            </w:pPr>
            <w:r>
              <w:rPr>
                <w:noProof/>
              </w:rPr>
            </w:r>
            <w:r>
              <w:rPr>
                <w:noProof/>
              </w:rPr>
              <w:pict>
                <v:rect id="Rectangle 256" o:spid="_x0000_s1129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<w10:wrap type="none"/>
                  <w10:anchorlock/>
                </v:rect>
              </w:pict>
            </w:r>
          </w:p>
        </w:tc>
        <w:tc>
          <w:tcPr>
            <w:tcW w:w="540" w:type="dxa"/>
          </w:tcPr>
          <w:p w:rsidR="00C67920" w:rsidRPr="00CA1EE7" w:rsidRDefault="00C67920" w:rsidP="00D91F5C"/>
        </w:tc>
        <w:tc>
          <w:tcPr>
            <w:tcW w:w="19891" w:type="dxa"/>
            <w:gridSpan w:val="2"/>
          </w:tcPr>
          <w:p w:rsidR="00C67920" w:rsidRPr="00CA1EE7" w:rsidRDefault="00C67920" w:rsidP="00D91F5C">
            <w:pPr>
              <w:spacing w:after="120"/>
            </w:pPr>
            <w:r w:rsidRPr="00CA1EE7">
              <w:t>Обозначение точки земельных участков, представляющих собой единое землепользование с преобладанием обособленных участков, имеющиеся в ГКН сведения о границах которых достаточны для определения их положения на местности.</w:t>
            </w:r>
          </w:p>
        </w:tc>
      </w:tr>
      <w:tr w:rsidR="00C67920" w:rsidRPr="00CA1EE7" w:rsidTr="00C67920">
        <w:tc>
          <w:tcPr>
            <w:tcW w:w="1008" w:type="dxa"/>
            <w:gridSpan w:val="2"/>
          </w:tcPr>
          <w:p w:rsidR="00C67920" w:rsidRPr="00CA1EE7" w:rsidRDefault="000B7656" w:rsidP="00D91F5C">
            <w:pPr>
              <w:jc w:val="center"/>
            </w:pPr>
            <w:r>
              <w:rPr>
                <w:noProof/>
              </w:rPr>
            </w:r>
            <w:r>
              <w:rPr>
                <w:noProof/>
              </w:rPr>
              <w:pict>
                <v:rect id="Rectangle 255" o:spid="_x0000_s1128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ed="f" fillcolor="black">
                  <w10:wrap type="none"/>
                  <w10:anchorlock/>
                </v:rect>
              </w:pict>
            </w:r>
          </w:p>
        </w:tc>
        <w:tc>
          <w:tcPr>
            <w:tcW w:w="540" w:type="dxa"/>
          </w:tcPr>
          <w:p w:rsidR="00C67920" w:rsidRPr="00CA1EE7" w:rsidRDefault="00C67920" w:rsidP="00D91F5C"/>
        </w:tc>
        <w:tc>
          <w:tcPr>
            <w:tcW w:w="19891" w:type="dxa"/>
            <w:gridSpan w:val="2"/>
          </w:tcPr>
          <w:p w:rsidR="00C67920" w:rsidRPr="00CA1EE7" w:rsidRDefault="00C67920" w:rsidP="00D91F5C">
            <w:pPr>
              <w:spacing w:after="120"/>
            </w:pPr>
            <w:r w:rsidRPr="00CA1EE7">
              <w:t>Обозначение точки ранее учтенных земельных участков, представляющих собой единое землепользование с преобладанием обособленных участков, имеющиеся в ГКН сведения о границах которых не достаточны для определения их положения на местности.</w:t>
            </w:r>
          </w:p>
        </w:tc>
      </w:tr>
      <w:tr w:rsidR="00C67920" w:rsidRPr="00CA1EE7" w:rsidTr="00C67920">
        <w:tc>
          <w:tcPr>
            <w:tcW w:w="1008" w:type="dxa"/>
            <w:gridSpan w:val="2"/>
          </w:tcPr>
          <w:p w:rsidR="00C67920" w:rsidRPr="00CA1EE7" w:rsidRDefault="000B7656" w:rsidP="00D91F5C">
            <w:pPr>
              <w:jc w:val="center"/>
            </w:pPr>
            <w:r>
              <w:rPr>
                <w:noProof/>
              </w:rPr>
            </w:r>
            <w:r>
              <w:rPr>
                <w:noProof/>
              </w:rPr>
              <w:pict>
                <v:line id="Line 254" o:spid="_x0000_s1127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weight="3pt">
                  <v:stroke linestyle="thinThin"/>
                  <w10:wrap type="none"/>
                  <w10:anchorlock/>
                </v:line>
              </w:pict>
            </w:r>
          </w:p>
        </w:tc>
        <w:tc>
          <w:tcPr>
            <w:tcW w:w="540" w:type="dxa"/>
          </w:tcPr>
          <w:p w:rsidR="00C67920" w:rsidRPr="00CA1EE7" w:rsidRDefault="00C67920" w:rsidP="00D91F5C"/>
        </w:tc>
        <w:tc>
          <w:tcPr>
            <w:tcW w:w="19891" w:type="dxa"/>
            <w:gridSpan w:val="2"/>
          </w:tcPr>
          <w:p w:rsidR="00C67920" w:rsidRPr="00CA1EE7" w:rsidRDefault="00C67920" w:rsidP="00D91F5C">
            <w:pPr>
              <w:spacing w:after="120"/>
            </w:pPr>
            <w:r w:rsidRPr="00CA1EE7">
              <w:t>Граница ранее учтенного земельного участка, представляющего собой единое землепользование с преобладанием условных участков, имеющиеся в ГКН сведения о границах которых достаточны для определения их положения на местности.</w:t>
            </w:r>
          </w:p>
        </w:tc>
      </w:tr>
      <w:tr w:rsidR="00C67920" w:rsidRPr="00CA1EE7" w:rsidTr="00C67920">
        <w:tc>
          <w:tcPr>
            <w:tcW w:w="1008" w:type="dxa"/>
            <w:gridSpan w:val="2"/>
          </w:tcPr>
          <w:p w:rsidR="00C67920" w:rsidRPr="00CA1EE7" w:rsidRDefault="000B7656" w:rsidP="00D91F5C">
            <w:pPr>
              <w:jc w:val="center"/>
            </w:pPr>
            <w:r>
              <w:rPr>
                <w:noProof/>
              </w:rPr>
            </w:r>
            <w:r>
              <w:rPr>
                <w:noProof/>
              </w:rPr>
              <w:pict>
                <v:line id="Line 253" o:spid="_x0000_s1126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.05pt" strokeweight="3pt">
                  <v:stroke dashstyle="1 1" linestyle="thinThin"/>
                  <w10:wrap type="none"/>
                  <w10:anchorlock/>
                </v:line>
              </w:pict>
            </w:r>
          </w:p>
        </w:tc>
        <w:tc>
          <w:tcPr>
            <w:tcW w:w="540" w:type="dxa"/>
          </w:tcPr>
          <w:p w:rsidR="00C67920" w:rsidRPr="00CA1EE7" w:rsidRDefault="00C67920" w:rsidP="00D91F5C"/>
        </w:tc>
        <w:tc>
          <w:tcPr>
            <w:tcW w:w="19891" w:type="dxa"/>
            <w:gridSpan w:val="2"/>
          </w:tcPr>
          <w:p w:rsidR="00C67920" w:rsidRPr="00CA1EE7" w:rsidRDefault="00C67920" w:rsidP="00D91F5C">
            <w:pPr>
              <w:spacing w:after="120"/>
            </w:pPr>
            <w:r w:rsidRPr="00CA1EE7">
              <w:t>Граница земельного участка, представляющего собой единое землепользование с преобладанием условных участков, имеющиеся в ГКН сведения о границах которых не достаточны для определения их положения на местности.</w:t>
            </w:r>
          </w:p>
        </w:tc>
      </w:tr>
      <w:tr w:rsidR="00C67920" w:rsidRPr="00CA1EE7" w:rsidTr="00C67920">
        <w:tc>
          <w:tcPr>
            <w:tcW w:w="1008" w:type="dxa"/>
            <w:gridSpan w:val="2"/>
          </w:tcPr>
          <w:p w:rsidR="00C67920" w:rsidRPr="00CA1EE7" w:rsidRDefault="00C67920" w:rsidP="00D91F5C">
            <w:pPr>
              <w:jc w:val="center"/>
            </w:pPr>
          </w:p>
        </w:tc>
        <w:tc>
          <w:tcPr>
            <w:tcW w:w="540" w:type="dxa"/>
          </w:tcPr>
          <w:p w:rsidR="00C67920" w:rsidRPr="00CA1EE7" w:rsidRDefault="00C67920" w:rsidP="00D91F5C"/>
        </w:tc>
        <w:tc>
          <w:tcPr>
            <w:tcW w:w="19891" w:type="dxa"/>
            <w:gridSpan w:val="2"/>
          </w:tcPr>
          <w:p w:rsidR="00C67920" w:rsidRPr="00CA1EE7" w:rsidRDefault="00C67920" w:rsidP="00D91F5C"/>
        </w:tc>
      </w:tr>
      <w:tr w:rsidR="00C67920" w:rsidRPr="00CA1EE7" w:rsidTr="00C67920">
        <w:tc>
          <w:tcPr>
            <w:tcW w:w="21439" w:type="dxa"/>
            <w:gridSpan w:val="5"/>
          </w:tcPr>
          <w:p w:rsidR="00C67920" w:rsidRPr="001D5B2F" w:rsidRDefault="00C67920" w:rsidP="00D91F5C">
            <w:pPr>
              <w:jc w:val="center"/>
            </w:pPr>
            <w:r w:rsidRPr="00CA1EE7">
              <w:t xml:space="preserve">Обозначения земельных участков, размеры которых могут быть </w:t>
            </w:r>
            <w:r w:rsidRPr="00CA1EE7">
              <w:br/>
              <w:t>переданы в масштабе разделов графической части</w:t>
            </w:r>
            <w:r w:rsidRPr="001D5B2F">
              <w:t>:</w:t>
            </w:r>
          </w:p>
          <w:p w:rsidR="00C67920" w:rsidRPr="001D5B2F" w:rsidRDefault="00C67920" w:rsidP="00D91F5C">
            <w:pPr>
              <w:jc w:val="center"/>
            </w:pPr>
          </w:p>
        </w:tc>
      </w:tr>
      <w:tr w:rsidR="00C67920" w:rsidRPr="00CA1EE7" w:rsidTr="00C67920">
        <w:tc>
          <w:tcPr>
            <w:tcW w:w="1008" w:type="dxa"/>
            <w:gridSpan w:val="2"/>
          </w:tcPr>
          <w:p w:rsidR="00C67920" w:rsidRPr="00CA1EE7" w:rsidRDefault="000B7656" w:rsidP="00D91F5C">
            <w:pPr>
              <w:jc w:val="center"/>
            </w:pPr>
            <w:r>
              <w:rPr>
                <w:noProof/>
              </w:rPr>
            </w:r>
            <w:r>
              <w:rPr>
                <w:noProof/>
              </w:rPr>
              <w:pict>
                <v:oval id="Oval 252" o:spid="_x0000_s1125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oval>
              </w:pict>
            </w:r>
          </w:p>
        </w:tc>
        <w:tc>
          <w:tcPr>
            <w:tcW w:w="540" w:type="dxa"/>
          </w:tcPr>
          <w:p w:rsidR="00C67920" w:rsidRPr="00CA1EE7" w:rsidRDefault="00C67920" w:rsidP="00D91F5C"/>
        </w:tc>
        <w:tc>
          <w:tcPr>
            <w:tcW w:w="19891" w:type="dxa"/>
            <w:gridSpan w:val="2"/>
          </w:tcPr>
          <w:p w:rsidR="00C67920" w:rsidRPr="00CA1EE7" w:rsidRDefault="00C67920" w:rsidP="00D91F5C">
            <w:pPr>
              <w:spacing w:after="120"/>
            </w:pPr>
            <w:r w:rsidRPr="00CA1EE7">
              <w:t>Характерная точка границы, сведения о которой не позволяют однозначно определить ее положение на местности.</w:t>
            </w:r>
          </w:p>
        </w:tc>
      </w:tr>
      <w:tr w:rsidR="00C67920" w:rsidRPr="00CA1EE7" w:rsidTr="00C67920">
        <w:tc>
          <w:tcPr>
            <w:tcW w:w="1008" w:type="dxa"/>
            <w:gridSpan w:val="2"/>
          </w:tcPr>
          <w:p w:rsidR="00C67920" w:rsidRPr="00CA1EE7" w:rsidRDefault="000B7656" w:rsidP="00D91F5C">
            <w:pPr>
              <w:jc w:val="center"/>
            </w:pPr>
            <w:r>
              <w:rPr>
                <w:noProof/>
              </w:rPr>
            </w:r>
            <w:r>
              <w:rPr>
                <w:noProof/>
              </w:rPr>
              <w:pict>
                <v:oval id="Oval 251" o:spid="_x0000_s1124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<w10:wrap type="none"/>
                  <w10:anchorlock/>
                </v:oval>
              </w:pict>
            </w:r>
          </w:p>
        </w:tc>
        <w:tc>
          <w:tcPr>
            <w:tcW w:w="540" w:type="dxa"/>
          </w:tcPr>
          <w:p w:rsidR="00C67920" w:rsidRPr="00CA1EE7" w:rsidRDefault="00C67920" w:rsidP="00D91F5C"/>
        </w:tc>
        <w:tc>
          <w:tcPr>
            <w:tcW w:w="19891" w:type="dxa"/>
            <w:gridSpan w:val="2"/>
          </w:tcPr>
          <w:p w:rsidR="00C67920" w:rsidRPr="00CA1EE7" w:rsidRDefault="00C67920" w:rsidP="00D91F5C">
            <w:pPr>
              <w:spacing w:after="120"/>
            </w:pPr>
            <w:r w:rsidRPr="00CA1EE7">
              <w:t>Характерная точка границы, сведения о которой позволяют однозначно определить ее положение на местности.</w:t>
            </w:r>
          </w:p>
        </w:tc>
      </w:tr>
      <w:tr w:rsidR="00C67920" w:rsidRPr="00CA1EE7" w:rsidTr="00C67920">
        <w:tc>
          <w:tcPr>
            <w:tcW w:w="1008" w:type="dxa"/>
            <w:gridSpan w:val="2"/>
          </w:tcPr>
          <w:p w:rsidR="00C67920" w:rsidRPr="00CA1EE7" w:rsidRDefault="000B7656" w:rsidP="00D91F5C">
            <w:pPr>
              <w:jc w:val="center"/>
            </w:pPr>
            <w:r>
              <w:rPr>
                <w:noProof/>
              </w:rPr>
            </w:r>
            <w:r>
              <w:rPr>
                <w:noProof/>
              </w:rPr>
              <w:pict>
                <v:line id="Line 250" o:spid="_x0000_s1123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<w10:wrap type="none"/>
                  <w10:anchorlock/>
                </v:line>
              </w:pict>
            </w:r>
          </w:p>
        </w:tc>
        <w:tc>
          <w:tcPr>
            <w:tcW w:w="540" w:type="dxa"/>
          </w:tcPr>
          <w:p w:rsidR="00C67920" w:rsidRPr="00CA1EE7" w:rsidRDefault="00C67920" w:rsidP="00D91F5C"/>
        </w:tc>
        <w:tc>
          <w:tcPr>
            <w:tcW w:w="19891" w:type="dxa"/>
            <w:gridSpan w:val="2"/>
          </w:tcPr>
          <w:p w:rsidR="00C67920" w:rsidRPr="00CA1EE7" w:rsidRDefault="00C67920" w:rsidP="00D91F5C">
            <w:pPr>
              <w:spacing w:after="120"/>
            </w:pPr>
            <w:r w:rsidRPr="00CA1EE7">
              <w:t>Существующая часть границы земельных участков, имеющиеся в ГКН сведения о которой достаточны для определения ее местоположения.</w:t>
            </w:r>
          </w:p>
        </w:tc>
      </w:tr>
      <w:tr w:rsidR="00C67920" w:rsidRPr="00CA1EE7" w:rsidTr="00C67920">
        <w:tc>
          <w:tcPr>
            <w:tcW w:w="1008" w:type="dxa"/>
            <w:gridSpan w:val="2"/>
          </w:tcPr>
          <w:p w:rsidR="00C67920" w:rsidRPr="00CA1EE7" w:rsidRDefault="000B7656" w:rsidP="00D91F5C">
            <w:pPr>
              <w:jc w:val="center"/>
            </w:pPr>
            <w:r>
              <w:rPr>
                <w:noProof/>
              </w:rPr>
            </w:r>
            <w:r>
              <w:rPr>
                <w:noProof/>
              </w:rPr>
              <w:pict>
                <v:line id="Line 249" o:spid="_x0000_s1122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<w10:wrap type="none"/>
                  <w10:anchorlock/>
                </v:line>
              </w:pict>
            </w:r>
          </w:p>
        </w:tc>
        <w:tc>
          <w:tcPr>
            <w:tcW w:w="540" w:type="dxa"/>
          </w:tcPr>
          <w:p w:rsidR="00C67920" w:rsidRPr="00CA1EE7" w:rsidRDefault="00C67920" w:rsidP="00D91F5C"/>
        </w:tc>
        <w:tc>
          <w:tcPr>
            <w:tcW w:w="19891" w:type="dxa"/>
            <w:gridSpan w:val="2"/>
          </w:tcPr>
          <w:p w:rsidR="00C67920" w:rsidRDefault="00C67920" w:rsidP="00D91F5C">
            <w:pPr>
              <w:spacing w:after="120"/>
            </w:pPr>
            <w:r w:rsidRPr="00CA1EE7">
              <w:t>Вновь образованная часть границы земельных участков, сведения о которой достаточны для определения ее местоположения.</w:t>
            </w:r>
          </w:p>
          <w:p w:rsidR="00C67920" w:rsidRPr="00CA1EE7" w:rsidRDefault="00C67920" w:rsidP="00D91F5C">
            <w:pPr>
              <w:spacing w:after="120"/>
            </w:pPr>
          </w:p>
        </w:tc>
      </w:tr>
      <w:tr w:rsidR="00C67920" w:rsidRPr="00CA1EE7" w:rsidTr="00C67920">
        <w:tc>
          <w:tcPr>
            <w:tcW w:w="1008" w:type="dxa"/>
            <w:gridSpan w:val="2"/>
          </w:tcPr>
          <w:p w:rsidR="00C67920" w:rsidRPr="00CA1EE7" w:rsidRDefault="000B7656" w:rsidP="00D91F5C">
            <w:pPr>
              <w:jc w:val="center"/>
            </w:pPr>
            <w:r>
              <w:rPr>
                <w:noProof/>
              </w:rPr>
            </w:r>
            <w:r>
              <w:rPr>
                <w:noProof/>
              </w:rPr>
              <w:pict>
                <v:line id="Line 248" o:spid="_x0000_s1121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<v:stroke dashstyle="longDash"/>
                  <w10:wrap type="none"/>
                  <w10:anchorlock/>
                </v:line>
              </w:pict>
            </w:r>
          </w:p>
        </w:tc>
        <w:tc>
          <w:tcPr>
            <w:tcW w:w="540" w:type="dxa"/>
          </w:tcPr>
          <w:p w:rsidR="00C67920" w:rsidRPr="00CA1EE7" w:rsidRDefault="00C67920" w:rsidP="00D91F5C"/>
        </w:tc>
        <w:tc>
          <w:tcPr>
            <w:tcW w:w="19891" w:type="dxa"/>
            <w:gridSpan w:val="2"/>
          </w:tcPr>
          <w:p w:rsidR="00C67920" w:rsidRPr="00CA1EE7" w:rsidRDefault="00C67920" w:rsidP="00D91F5C">
            <w:pPr>
              <w:spacing w:after="120"/>
            </w:pPr>
            <w:r w:rsidRPr="00CA1EE7">
              <w:t>Существующая часть границы земельных участков, имеющиеся сведения о которой не достаточны для определения ее местоположения.</w:t>
            </w:r>
          </w:p>
        </w:tc>
      </w:tr>
      <w:tr w:rsidR="00C67920" w:rsidRPr="00CA1EE7" w:rsidTr="00C67920">
        <w:tc>
          <w:tcPr>
            <w:tcW w:w="1008" w:type="dxa"/>
            <w:gridSpan w:val="2"/>
          </w:tcPr>
          <w:p w:rsidR="00C67920" w:rsidRPr="00CA1EE7" w:rsidRDefault="000B7656" w:rsidP="00D91F5C">
            <w:pPr>
              <w:jc w:val="center"/>
            </w:pPr>
            <w:r>
              <w:rPr>
                <w:noProof/>
              </w:rPr>
            </w:r>
            <w:r>
              <w:rPr>
                <w:noProof/>
              </w:rPr>
              <w:pict>
                <v:line id="Line 247" o:spid="_x0000_s1120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<v:stroke dashstyle="longDash"/>
                  <w10:wrap type="none"/>
                  <w10:anchorlock/>
                </v:line>
              </w:pict>
            </w:r>
          </w:p>
        </w:tc>
        <w:tc>
          <w:tcPr>
            <w:tcW w:w="540" w:type="dxa"/>
          </w:tcPr>
          <w:p w:rsidR="00C67920" w:rsidRPr="00CA1EE7" w:rsidRDefault="00C67920" w:rsidP="00D91F5C"/>
        </w:tc>
        <w:tc>
          <w:tcPr>
            <w:tcW w:w="19891" w:type="dxa"/>
            <w:gridSpan w:val="2"/>
          </w:tcPr>
          <w:p w:rsidR="00C67920" w:rsidRPr="00CA1EE7" w:rsidRDefault="00C67920" w:rsidP="00D91F5C">
            <w:pPr>
              <w:spacing w:after="120"/>
            </w:pPr>
            <w:r w:rsidRPr="00CA1EE7">
              <w:t>Вновь образованная часть границы земельных участков, сведения о которой не достаточны для определения ее местоположения.</w:t>
            </w:r>
          </w:p>
        </w:tc>
      </w:tr>
      <w:tr w:rsidR="00C67920" w:rsidRPr="00CA1EE7" w:rsidTr="00C67920">
        <w:tc>
          <w:tcPr>
            <w:tcW w:w="1008" w:type="dxa"/>
            <w:gridSpan w:val="2"/>
          </w:tcPr>
          <w:p w:rsidR="00C67920" w:rsidRPr="00CA1EE7" w:rsidRDefault="000B7656" w:rsidP="00D91F5C">
            <w:pPr>
              <w:jc w:val="center"/>
            </w:pPr>
            <w:r>
              <w:rPr>
                <w:noProof/>
              </w:rPr>
              <w:pict>
                <v:group id="Group 231" o:spid="_x0000_s1104" style="position:absolute;left:0;text-align:left;margin-left:10pt;margin-top:4.55pt;width:14.15pt;height:14.2pt;z-index:251757056;mso-position-horizontal-relative:text;mso-position-vertical-relative:text" coordorigin="3008,6995" coordsize="283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">
                  <v:line id="Line 232" o:spid="_x0000_s1105" style="position:absolute;flip:x;visibility:visible" from="3008,7137" to="3291,7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55M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A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m55MIAAADbAAAADwAAAAAAAAAAAAAA&#10;AAChAgAAZHJzL2Rvd25yZXYueG1sUEsFBgAAAAAEAAQA+QAAAJADAAAAAA==&#10;" strokecolor="red"/>
                  <v:line id="Line 233" o:spid="_x0000_s1106" style="position:absolute;flip:y;visibility:visible" from="3150,6995" to="3150,7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cf8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Q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Ucf8IAAADbAAAADwAAAAAAAAAAAAAA&#10;AAChAgAAZHJzL2Rvd25yZXYueG1sUEsFBgAAAAAEAAQA+QAAAJADAAAAAA==&#10;" strokecolor="red"/>
                  <v:oval id="Oval 234" o:spid="_x0000_s1107" style="position:absolute;left:3065;top:7052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j+MIA&#10;AADbAAAADwAAAGRycy9kb3ducmV2LnhtbERPTWvCQBC9C/0PyxR6040tWImuIgFDpSeNhR6H7CQb&#10;zM7G7Griv+8WCr3N433OejvaVtyp941jBfNZAoK4dLrhWsG52E+XIHxA1tg6JgUP8rDdPE3WmGo3&#10;8JHup1CLGMI+RQUmhC6V0peGLPqZ64gjV7neYoiwr6XucYjhtpWvSbKQFhuODQY7ygyVl9PNKsjf&#10;r8esOAzFdW+q2+f3V/5WZblSL8/jbgUi0Bj+xX/uDx3nL+D3l3i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6P4wgAAANsAAAAPAAAAAAAAAAAAAAAAAJgCAABkcnMvZG93&#10;bnJldi54bWxQSwUGAAAAAAQABAD1AAAAhwMAAAAA&#10;" strokecolor="red"/>
                </v:group>
              </w:pict>
            </w:r>
          </w:p>
        </w:tc>
        <w:tc>
          <w:tcPr>
            <w:tcW w:w="540" w:type="dxa"/>
          </w:tcPr>
          <w:p w:rsidR="00C67920" w:rsidRPr="00CA1EE7" w:rsidRDefault="00C67920" w:rsidP="00D91F5C"/>
        </w:tc>
        <w:tc>
          <w:tcPr>
            <w:tcW w:w="19891" w:type="dxa"/>
            <w:gridSpan w:val="2"/>
          </w:tcPr>
          <w:p w:rsidR="00C67920" w:rsidRPr="001D5B2F" w:rsidRDefault="00C67920" w:rsidP="00D91F5C">
            <w:pPr>
              <w:spacing w:after="120"/>
            </w:pPr>
            <w:r w:rsidRPr="00CA1EE7">
              <w:t>Базовая станция при спутниковых наблюдениях (</w:t>
            </w:r>
            <w:r w:rsidRPr="00CA1EE7">
              <w:rPr>
                <w:lang w:val="en-US"/>
              </w:rPr>
              <w:t>GPS</w:t>
            </w:r>
            <w:r w:rsidRPr="00CA1EE7">
              <w:t xml:space="preserve"> или ГЛОНАС</w:t>
            </w:r>
            <w:r>
              <w:t>С</w:t>
            </w:r>
            <w:r w:rsidRPr="00CA1EE7">
              <w:t>)</w:t>
            </w:r>
          </w:p>
        </w:tc>
      </w:tr>
      <w:tr w:rsidR="00C67920" w:rsidRPr="00CA1EE7" w:rsidTr="00C67920">
        <w:trPr>
          <w:trHeight w:val="567"/>
        </w:trPr>
        <w:tc>
          <w:tcPr>
            <w:tcW w:w="1008" w:type="dxa"/>
            <w:gridSpan w:val="2"/>
          </w:tcPr>
          <w:p w:rsidR="00C67920" w:rsidRPr="00CA1EE7" w:rsidRDefault="000B7656" w:rsidP="00D91F5C">
            <w:pPr>
              <w:jc w:val="center"/>
              <w:rPr>
                <w:noProof/>
                <w:lang w:val="en-US"/>
              </w:rPr>
            </w:pPr>
            <w:r>
              <w:rPr>
                <w:noProof/>
              </w:rPr>
            </w:r>
            <w:r>
              <w:rPr>
                <w:noProof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246" o:spid="_x0000_s1119" type="#_x0000_t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<w10:wrap type="none"/>
                  <w10:anchorlock/>
                </v:shape>
              </w:pict>
            </w:r>
          </w:p>
        </w:tc>
        <w:tc>
          <w:tcPr>
            <w:tcW w:w="540" w:type="dxa"/>
          </w:tcPr>
          <w:p w:rsidR="00C67920" w:rsidRPr="00CA1EE7" w:rsidRDefault="00C67920" w:rsidP="00D91F5C"/>
        </w:tc>
        <w:tc>
          <w:tcPr>
            <w:tcW w:w="19891" w:type="dxa"/>
            <w:gridSpan w:val="2"/>
          </w:tcPr>
          <w:p w:rsidR="00C67920" w:rsidRPr="00CA1EE7" w:rsidRDefault="00C67920" w:rsidP="00D91F5C">
            <w:pPr>
              <w:spacing w:after="120"/>
            </w:pPr>
            <w:r w:rsidRPr="00CA1EE7">
              <w:t>Пункты опорной межевой сети (ОМС), (пункт ГГС)</w:t>
            </w:r>
          </w:p>
        </w:tc>
      </w:tr>
      <w:tr w:rsidR="00C67920" w:rsidRPr="00CA1EE7" w:rsidTr="00C67920">
        <w:trPr>
          <w:trHeight w:val="567"/>
        </w:trPr>
        <w:tc>
          <w:tcPr>
            <w:tcW w:w="1008" w:type="dxa"/>
            <w:gridSpan w:val="2"/>
          </w:tcPr>
          <w:p w:rsidR="00C67920" w:rsidRPr="00CA1EE7" w:rsidRDefault="000B7656" w:rsidP="00D91F5C">
            <w:pPr>
              <w:jc w:val="center"/>
              <w:rPr>
                <w:noProof/>
              </w:rPr>
            </w:pPr>
            <w:r>
              <w:rPr>
                <w:noProof/>
              </w:rPr>
            </w:r>
            <w:r>
              <w:rPr>
                <w:noProof/>
              </w:rPr>
              <w:pict>
                <v:rect id="Rectangle 245" o:spid="_x0000_s1118" style="width:8.5pt;height:8.5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<w10:wrap type="none"/>
                  <w10:anchorlock/>
                </v:rect>
              </w:pict>
            </w:r>
          </w:p>
        </w:tc>
        <w:tc>
          <w:tcPr>
            <w:tcW w:w="540" w:type="dxa"/>
          </w:tcPr>
          <w:p w:rsidR="00C67920" w:rsidRPr="00CA1EE7" w:rsidRDefault="00C67920" w:rsidP="00D91F5C"/>
        </w:tc>
        <w:tc>
          <w:tcPr>
            <w:tcW w:w="19891" w:type="dxa"/>
            <w:gridSpan w:val="2"/>
          </w:tcPr>
          <w:p w:rsidR="00C67920" w:rsidRPr="00CA1EE7" w:rsidRDefault="00C67920" w:rsidP="00D91F5C">
            <w:pPr>
              <w:spacing w:after="120"/>
            </w:pPr>
            <w:r w:rsidRPr="00CA1EE7">
              <w:t>Пункты съемочного обоснования, созданные при проведении кадастровых работ</w:t>
            </w:r>
          </w:p>
        </w:tc>
      </w:tr>
      <w:tr w:rsidR="00C67920" w:rsidRPr="00CA1EE7" w:rsidTr="00C67920">
        <w:trPr>
          <w:trHeight w:val="567"/>
        </w:trPr>
        <w:tc>
          <w:tcPr>
            <w:tcW w:w="1008" w:type="dxa"/>
            <w:gridSpan w:val="2"/>
          </w:tcPr>
          <w:p w:rsidR="00C67920" w:rsidRPr="00CA1EE7" w:rsidRDefault="000B7656" w:rsidP="00D91F5C">
            <w:pPr>
              <w:jc w:val="center"/>
            </w:pPr>
            <w:r>
              <w:rPr>
                <w:noProof/>
              </w:rPr>
            </w:r>
            <w:r>
              <w:rPr>
                <w:noProof/>
              </w:rPr>
              <w:pict>
                <v:shape id="AutoShape 244" o:spid="_x0000_s1117" type="#_x0000_t5" style="width:8.5pt;height:8.5pt;flip:y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<w10:wrap type="none"/>
                  <w10:anchorlock/>
                </v:shape>
              </w:pict>
            </w:r>
          </w:p>
        </w:tc>
        <w:tc>
          <w:tcPr>
            <w:tcW w:w="540" w:type="dxa"/>
          </w:tcPr>
          <w:p w:rsidR="00C67920" w:rsidRPr="00CA1EE7" w:rsidRDefault="00C67920" w:rsidP="00D91F5C"/>
        </w:tc>
        <w:tc>
          <w:tcPr>
            <w:tcW w:w="19891" w:type="dxa"/>
            <w:gridSpan w:val="2"/>
          </w:tcPr>
          <w:p w:rsidR="00C67920" w:rsidRPr="00CA1EE7" w:rsidRDefault="00C67920" w:rsidP="00D91F5C">
            <w:pPr>
              <w:spacing w:after="120"/>
            </w:pPr>
            <w:r w:rsidRPr="00CA1EE7">
              <w:t>Межевые знаки, которые использовались в качестве опорной сети или съемочного обоснования</w:t>
            </w:r>
          </w:p>
        </w:tc>
      </w:tr>
      <w:tr w:rsidR="00C67920" w:rsidRPr="00CA1EE7" w:rsidTr="00C67920">
        <w:trPr>
          <w:trHeight w:val="567"/>
        </w:trPr>
        <w:tc>
          <w:tcPr>
            <w:tcW w:w="1008" w:type="dxa"/>
            <w:gridSpan w:val="2"/>
          </w:tcPr>
          <w:p w:rsidR="00C67920" w:rsidRPr="00CA1EE7" w:rsidRDefault="000B7656" w:rsidP="00D91F5C">
            <w:pPr>
              <w:jc w:val="center"/>
            </w:pPr>
            <w:r>
              <w:rPr>
                <w:noProof/>
              </w:rPr>
              <w:pict>
                <v:group id="Group 235" o:spid="_x0000_s1108" style="position:absolute;left:0;text-align:left;margin-left:14.85pt;margin-top:2.15pt;width:8.5pt;height:8.5pt;z-index:251758080;mso-position-horizontal-relative:text;mso-position-vertical-relative:text" coordorigin="3058,1104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">
                  <v:line id="Line 236" o:spid="_x0000_s1109" style="position:absolute;visibility:visible" from="3143,11129" to="3143,11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1m8QAAADaAAAADwAAAGRycy9kb3ducmV2LnhtbESPT2vCQBTE7wW/w/KE3uomPZgSXUMQ&#10;hJ78T4u3Z/aZpM2+jdmtRj99t1DwOMzMb5hp1ptGXKhztWUF8SgCQVxYXXOpYL9bvLyBcB5ZY2OZ&#10;FNzIQTYbPE0x1fbKG7psfSkChF2KCirv21RKV1Rk0I1sSxy8k+0M+iC7UuoOrwFuGvkaRWNpsOaw&#10;UGFL84qK7+2PUfD1keNxeehX4ySPP+/nXZnQcq3U87DPJyA89f4R/m+/awUJ/F0JN0D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+TWbxAAAANoAAAAPAAAAAAAAAAAA&#10;AAAAAKECAABkcnMvZG93bnJldi54bWxQSwUGAAAAAAQABAD5AAAAkgMAAAAA&#10;" strokeweight="2pt">
                    <v:stroke dashstyle="longDashDotDot"/>
                  </v:line>
                  <v:rect id="Rectangle 237" o:spid="_x0000_s1110" style="position:absolute;left:3058;top:11044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ap78A&#10;AADaAAAADwAAAGRycy9kb3ducmV2LnhtbERPTYvCMBC9C/6HMII3TdVSlmoUERRZWGRdQY9DM7bV&#10;ZFKaqN1/vzkIe3y878Wqs0Y8qfW1YwWTcQKCuHC65lLB6Wc7+gDhA7JG45gU/JKH1bLfW2Cu3Yu/&#10;6XkMpYgh7HNUUIXQ5FL6oiKLfuwa4shdXWsxRNiWUrf4iuHWyGmSZNJizbGhwoY2FRX348MqaOTh&#10;Ztbp5JKaXZFh9jn7Sh9npYaDbj0HEagL/+K3e68VxK3xSrwB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2hqnvwAAANoAAAAPAAAAAAAAAAAAAAAAAJgCAABkcnMvZG93bnJl&#10;di54bWxQSwUGAAAAAAQABAD1AAAAhAMAAAAA&#10;" fillcolor="#0cf" strokecolor="#0cf"/>
                  <v:shapetype id="_x0000_t6" coordsize="21600,21600" o:spt="6" path="m,l,21600r21600,xe">
                    <v:stroke joinstyle="miter"/>
                    <v:path gradientshapeok="t" o:connecttype="custom" o:connectlocs="0,0;0,10800;0,21600;10800,21600;21600,21600;10800,10800" textboxrect="1800,12600,12600,19800"/>
                  </v:shapetype>
                  <v:shape id="AutoShape 238" o:spid="_x0000_s1111" type="#_x0000_t6" style="position:absolute;left:3058;top:11044;width:170;height:17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vjcIA&#10;AADaAAAADwAAAGRycy9kb3ducmV2LnhtbESPQWsCMRSE74L/ITyhF6lZPRTdGqUKFW+tq0iPj83b&#10;zeLmZUlSXf99UxA8DjPzDbNc97YVV/KhcaxgOslAEJdON1wrOB0/X+cgQkTW2DomBXcKsF4NB0vM&#10;tbvxga5FrEWCcMhRgYmxy6UMpSGLYeI64uRVzluMSfpaao+3BLetnGXZm7TYcFow2NHWUHkpfq0C&#10;f96ML5v7/ivs0FSLY1Xjj/5W6mXUf7yDiNTHZ/jR3msFC/i/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++NwgAAANoAAAAPAAAAAAAAAAAAAAAAAJgCAABkcnMvZG93&#10;bnJldi54bWxQSwUGAAAAAAQABAD1AAAAhwMAAAAA&#10;" stroked="f"/>
                </v:group>
              </w:pict>
            </w:r>
          </w:p>
        </w:tc>
        <w:tc>
          <w:tcPr>
            <w:tcW w:w="540" w:type="dxa"/>
          </w:tcPr>
          <w:p w:rsidR="00C67920" w:rsidRPr="00CA1EE7" w:rsidRDefault="00C67920" w:rsidP="00D91F5C"/>
        </w:tc>
        <w:tc>
          <w:tcPr>
            <w:tcW w:w="19891" w:type="dxa"/>
            <w:gridSpan w:val="2"/>
          </w:tcPr>
          <w:p w:rsidR="00C67920" w:rsidRPr="00CA1EE7" w:rsidRDefault="00C67920" w:rsidP="00D91F5C">
            <w:pPr>
              <w:spacing w:after="120"/>
            </w:pPr>
            <w:r w:rsidRPr="00CA1EE7">
              <w:t>Внемасштабный площадной участок, границы которого установлены декларативно</w:t>
            </w:r>
          </w:p>
        </w:tc>
      </w:tr>
      <w:tr w:rsidR="00C67920" w:rsidRPr="00CA1EE7" w:rsidTr="00C67920">
        <w:trPr>
          <w:trHeight w:val="567"/>
        </w:trPr>
        <w:tc>
          <w:tcPr>
            <w:tcW w:w="1008" w:type="dxa"/>
            <w:gridSpan w:val="2"/>
          </w:tcPr>
          <w:p w:rsidR="00C67920" w:rsidRPr="00CA1EE7" w:rsidRDefault="000B7656" w:rsidP="00D91F5C">
            <w:pPr>
              <w:jc w:val="center"/>
            </w:pPr>
            <w:r>
              <w:rPr>
                <w:noProof/>
              </w:rPr>
            </w:r>
            <w:r>
              <w:rPr>
                <w:noProof/>
              </w:rPr>
              <w:pict>
                <v:line id="Line 243" o:spid="_x0000_s1116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2pt">
                  <v:stroke dashstyle="longDashDotDot"/>
                  <w10:wrap type="none"/>
                  <w10:anchorlock/>
                </v:line>
              </w:pict>
            </w:r>
          </w:p>
        </w:tc>
        <w:tc>
          <w:tcPr>
            <w:tcW w:w="540" w:type="dxa"/>
          </w:tcPr>
          <w:p w:rsidR="00C67920" w:rsidRPr="00CA1EE7" w:rsidRDefault="00C67920" w:rsidP="00D91F5C"/>
        </w:tc>
        <w:tc>
          <w:tcPr>
            <w:tcW w:w="19891" w:type="dxa"/>
            <w:gridSpan w:val="2"/>
          </w:tcPr>
          <w:p w:rsidR="00C67920" w:rsidRPr="00CA1EE7" w:rsidRDefault="00C67920" w:rsidP="00D91F5C">
            <w:pPr>
              <w:spacing w:after="120"/>
            </w:pPr>
            <w:r w:rsidRPr="00CA1EE7">
              <w:t>Граница субъекта Российской Федерации</w:t>
            </w:r>
          </w:p>
        </w:tc>
      </w:tr>
      <w:tr w:rsidR="00C67920" w:rsidRPr="00CA1EE7" w:rsidTr="00C67920">
        <w:trPr>
          <w:trHeight w:val="567"/>
        </w:trPr>
        <w:tc>
          <w:tcPr>
            <w:tcW w:w="1008" w:type="dxa"/>
            <w:gridSpan w:val="2"/>
          </w:tcPr>
          <w:p w:rsidR="00C67920" w:rsidRPr="00CA1EE7" w:rsidRDefault="000B7656" w:rsidP="00D91F5C">
            <w:pPr>
              <w:jc w:val="center"/>
            </w:pPr>
            <w:r>
              <w:rPr>
                <w:noProof/>
              </w:rPr>
            </w:r>
            <w:r>
              <w:rPr>
                <w:noProof/>
              </w:rPr>
              <w:pict>
                <v:line id="Line 242" o:spid="_x0000_s1115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1.42pt">
                  <v:stroke dashstyle="longDashDot"/>
                  <w10:wrap type="none"/>
                  <w10:anchorlock/>
                </v:line>
              </w:pict>
            </w:r>
          </w:p>
        </w:tc>
        <w:tc>
          <w:tcPr>
            <w:tcW w:w="540" w:type="dxa"/>
          </w:tcPr>
          <w:p w:rsidR="00C67920" w:rsidRPr="00CA1EE7" w:rsidRDefault="00C67920" w:rsidP="00D91F5C"/>
        </w:tc>
        <w:tc>
          <w:tcPr>
            <w:tcW w:w="19891" w:type="dxa"/>
            <w:gridSpan w:val="2"/>
          </w:tcPr>
          <w:p w:rsidR="00C67920" w:rsidRPr="00CA1EE7" w:rsidRDefault="00C67920" w:rsidP="00D91F5C">
            <w:pPr>
              <w:spacing w:after="120"/>
            </w:pPr>
            <w:r w:rsidRPr="00CA1EE7">
              <w:t>Граница муниципального образования</w:t>
            </w:r>
          </w:p>
        </w:tc>
      </w:tr>
      <w:tr w:rsidR="00C67920" w:rsidRPr="00CA1EE7" w:rsidTr="00C67920">
        <w:trPr>
          <w:trHeight w:val="567"/>
        </w:trPr>
        <w:tc>
          <w:tcPr>
            <w:tcW w:w="1008" w:type="dxa"/>
            <w:gridSpan w:val="2"/>
          </w:tcPr>
          <w:p w:rsidR="00C67920" w:rsidRPr="00CA1EE7" w:rsidRDefault="000B7656" w:rsidP="00D91F5C">
            <w:pPr>
              <w:jc w:val="center"/>
            </w:pPr>
            <w:r>
              <w:rPr>
                <w:noProof/>
              </w:rPr>
            </w:r>
            <w:r>
              <w:rPr>
                <w:noProof/>
              </w:rPr>
              <w:pict>
                <v:line id="Line 241" o:spid="_x0000_s1114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lime" strokeweight="2.27pt">
                  <v:stroke dashstyle="longDash"/>
                  <w10:wrap type="none"/>
                  <w10:anchorlock/>
                </v:line>
              </w:pict>
            </w:r>
          </w:p>
        </w:tc>
        <w:tc>
          <w:tcPr>
            <w:tcW w:w="540" w:type="dxa"/>
          </w:tcPr>
          <w:p w:rsidR="00C67920" w:rsidRPr="00CA1EE7" w:rsidRDefault="00C67920" w:rsidP="00D91F5C"/>
        </w:tc>
        <w:tc>
          <w:tcPr>
            <w:tcW w:w="19891" w:type="dxa"/>
            <w:gridSpan w:val="2"/>
          </w:tcPr>
          <w:p w:rsidR="00C67920" w:rsidRPr="00CA1EE7" w:rsidRDefault="00C67920" w:rsidP="00D91F5C">
            <w:pPr>
              <w:spacing w:after="120"/>
            </w:pPr>
            <w:r w:rsidRPr="00CA1EE7">
              <w:t>Граница кадастрового округа</w:t>
            </w:r>
          </w:p>
        </w:tc>
      </w:tr>
      <w:tr w:rsidR="00C67920" w:rsidRPr="00CA1EE7" w:rsidTr="00C67920">
        <w:trPr>
          <w:trHeight w:val="567"/>
        </w:trPr>
        <w:tc>
          <w:tcPr>
            <w:tcW w:w="1008" w:type="dxa"/>
            <w:gridSpan w:val="2"/>
          </w:tcPr>
          <w:p w:rsidR="00C67920" w:rsidRPr="00CA1EE7" w:rsidRDefault="000B7656" w:rsidP="00D91F5C">
            <w:pPr>
              <w:jc w:val="center"/>
            </w:pPr>
            <w:r>
              <w:rPr>
                <w:noProof/>
              </w:rPr>
            </w:r>
            <w:r>
              <w:rPr>
                <w:noProof/>
              </w:rPr>
              <w:pict>
                <v:line id="Line 240" o:spid="_x0000_s1113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yellow" strokeweight="2.27pt">
                  <v:stroke dashstyle="longDash"/>
                  <w10:wrap type="none"/>
                  <w10:anchorlock/>
                </v:line>
              </w:pict>
            </w:r>
          </w:p>
        </w:tc>
        <w:tc>
          <w:tcPr>
            <w:tcW w:w="540" w:type="dxa"/>
          </w:tcPr>
          <w:p w:rsidR="00C67920" w:rsidRPr="00CA1EE7" w:rsidRDefault="00C67920" w:rsidP="00D91F5C"/>
        </w:tc>
        <w:tc>
          <w:tcPr>
            <w:tcW w:w="19891" w:type="dxa"/>
            <w:gridSpan w:val="2"/>
          </w:tcPr>
          <w:p w:rsidR="00C67920" w:rsidRPr="00CA1EE7" w:rsidRDefault="00C67920" w:rsidP="00D91F5C">
            <w:pPr>
              <w:spacing w:after="120"/>
            </w:pPr>
            <w:r w:rsidRPr="00CA1EE7">
              <w:t>Граница кадастрового района</w:t>
            </w:r>
          </w:p>
        </w:tc>
      </w:tr>
      <w:tr w:rsidR="00C67920" w:rsidRPr="00CA1EE7" w:rsidTr="00C67920">
        <w:trPr>
          <w:trHeight w:val="567"/>
        </w:trPr>
        <w:tc>
          <w:tcPr>
            <w:tcW w:w="1008" w:type="dxa"/>
            <w:gridSpan w:val="2"/>
          </w:tcPr>
          <w:p w:rsidR="00C67920" w:rsidRPr="00CA1EE7" w:rsidRDefault="000B7656" w:rsidP="00D91F5C">
            <w:pPr>
              <w:jc w:val="center"/>
            </w:pPr>
            <w:r>
              <w:rPr>
                <w:noProof/>
              </w:rPr>
            </w:r>
            <w:r>
              <w:rPr>
                <w:noProof/>
              </w:rPr>
              <w:pict>
                <v:line id="Line 239" o:spid="_x0000_s1112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#0cf" strokeweight="2.27pt">
                  <v:stroke dashstyle="longDash"/>
                  <w10:wrap type="none"/>
                  <w10:anchorlock/>
                </v:line>
              </w:pict>
            </w:r>
          </w:p>
        </w:tc>
        <w:tc>
          <w:tcPr>
            <w:tcW w:w="540" w:type="dxa"/>
          </w:tcPr>
          <w:p w:rsidR="00C67920" w:rsidRPr="00CA1EE7" w:rsidRDefault="00C67920" w:rsidP="00D91F5C"/>
        </w:tc>
        <w:tc>
          <w:tcPr>
            <w:tcW w:w="19891" w:type="dxa"/>
            <w:gridSpan w:val="2"/>
          </w:tcPr>
          <w:p w:rsidR="00C67920" w:rsidRDefault="00C67920" w:rsidP="00D91F5C">
            <w:pPr>
              <w:spacing w:after="120"/>
            </w:pPr>
            <w:r w:rsidRPr="00CA1EE7">
              <w:t>Граница кадастрового квартала</w:t>
            </w:r>
          </w:p>
          <w:p w:rsidR="00C67920" w:rsidRDefault="00C67920" w:rsidP="00D91F5C">
            <w:pPr>
              <w:spacing w:after="120"/>
            </w:pPr>
          </w:p>
          <w:p w:rsidR="00C67920" w:rsidRPr="00CA1EE7" w:rsidRDefault="00C67920" w:rsidP="00D91F5C">
            <w:pPr>
              <w:spacing w:after="120"/>
            </w:pPr>
          </w:p>
        </w:tc>
      </w:tr>
      <w:tr w:rsidR="00C67920" w:rsidRPr="00CA1EE7" w:rsidTr="00C67920">
        <w:trPr>
          <w:gridBefore w:val="1"/>
          <w:wBefore w:w="8" w:type="dxa"/>
          <w:trHeight w:val="567"/>
        </w:trPr>
        <w:tc>
          <w:tcPr>
            <w:tcW w:w="6072" w:type="dxa"/>
            <w:gridSpan w:val="3"/>
          </w:tcPr>
          <w:p w:rsidR="00C67920" w:rsidRPr="00CA1EE7" w:rsidRDefault="00C67920" w:rsidP="00D91F5C">
            <w:pPr>
              <w:jc w:val="center"/>
            </w:pPr>
            <w:r w:rsidRPr="004143B0">
              <w:lastRenderedPageBreak/>
              <w:t>Подпись _______________________(Заворин С.С.)</w:t>
            </w:r>
          </w:p>
        </w:tc>
        <w:tc>
          <w:tcPr>
            <w:tcW w:w="15359" w:type="dxa"/>
          </w:tcPr>
          <w:p w:rsidR="00C67920" w:rsidRPr="004143B0" w:rsidRDefault="00C67920" w:rsidP="00D91F5C">
            <w:pPr>
              <w:tabs>
                <w:tab w:val="left" w:pos="2738"/>
              </w:tabs>
              <w:rPr>
                <w:lang w:val="en-US"/>
              </w:rPr>
            </w:pPr>
            <w:r w:rsidRPr="004143B0">
              <w:t>Дата14.12.2020г.</w:t>
            </w:r>
          </w:p>
          <w:p w:rsidR="00C67920" w:rsidRPr="004143B0" w:rsidRDefault="00C67920" w:rsidP="00D91F5C">
            <w:pPr>
              <w:tabs>
                <w:tab w:val="left" w:pos="2738"/>
              </w:tabs>
              <w:rPr>
                <w:lang w:val="en-US"/>
              </w:rPr>
            </w:pPr>
          </w:p>
        </w:tc>
      </w:tr>
      <w:tr w:rsidR="00C67920" w:rsidRPr="00CA1EE7" w:rsidTr="00C67920">
        <w:trPr>
          <w:gridBefore w:val="1"/>
          <w:wBefore w:w="8" w:type="dxa"/>
          <w:trHeight w:val="567"/>
        </w:trPr>
        <w:tc>
          <w:tcPr>
            <w:tcW w:w="21431" w:type="dxa"/>
            <w:gridSpan w:val="4"/>
          </w:tcPr>
          <w:p w:rsidR="00C67920" w:rsidRPr="00AA36D9" w:rsidRDefault="00C67920" w:rsidP="00D91F5C">
            <w:pPr>
              <w:pStyle w:val="1"/>
              <w:tabs>
                <w:tab w:val="left" w:pos="10142"/>
              </w:tabs>
              <w:spacing w:before="60" w:after="60"/>
              <w:rPr>
                <w:i/>
                <w:sz w:val="20"/>
              </w:rPr>
            </w:pPr>
          </w:p>
          <w:p w:rsidR="00C67920" w:rsidRPr="00137CEE" w:rsidRDefault="00C67920" w:rsidP="00D91F5C">
            <w:pPr>
              <w:rPr>
                <w:i/>
                <w:sz w:val="20"/>
              </w:rPr>
            </w:pPr>
            <w:r w:rsidRPr="00D3365C">
              <w:rPr>
                <w:i/>
                <w:sz w:val="20"/>
              </w:rPr>
              <w:t>Ме</w:t>
            </w:r>
            <w:r>
              <w:rPr>
                <w:i/>
                <w:sz w:val="20"/>
              </w:rPr>
              <w:t>сто для оттиска печати (при наличии) лица, составившего описание местоположения границ объекта</w:t>
            </w:r>
          </w:p>
          <w:p w:rsidR="00C67920" w:rsidRPr="00137CEE" w:rsidRDefault="00C67920" w:rsidP="00D91F5C">
            <w:pPr>
              <w:rPr>
                <w:i/>
                <w:sz w:val="20"/>
              </w:rPr>
            </w:pPr>
          </w:p>
          <w:p w:rsidR="00C67920" w:rsidRPr="00137CEE" w:rsidRDefault="00C67920" w:rsidP="00D91F5C">
            <w:pPr>
              <w:tabs>
                <w:tab w:val="left" w:pos="2738"/>
              </w:tabs>
            </w:pPr>
          </w:p>
        </w:tc>
      </w:tr>
    </w:tbl>
    <w:p w:rsidR="00000000" w:rsidRDefault="000B7656"/>
    <w:sectPr w:rsidR="00000000" w:rsidSect="00F86D72">
      <w:footerReference w:type="even" r:id="rId9"/>
      <w:footerReference w:type="default" r:id="rId10"/>
      <w:pgSz w:w="23814" w:h="16840" w:orient="landscape" w:code="8"/>
      <w:pgMar w:top="1134" w:right="1134" w:bottom="567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85F" w:rsidRDefault="00AF385F">
      <w:r>
        <w:separator/>
      </w:r>
    </w:p>
  </w:endnote>
  <w:endnote w:type="continuationSeparator" w:id="0">
    <w:p w:rsidR="00AF385F" w:rsidRDefault="00AF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1C3" w:rsidRDefault="006B7C71" w:rsidP="000E0AF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51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8D51C3" w:rsidP="008D51C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1C3" w:rsidRDefault="008D51C3" w:rsidP="008D51C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85F" w:rsidRDefault="00AF385F">
      <w:r>
        <w:separator/>
      </w:r>
    </w:p>
  </w:footnote>
  <w:footnote w:type="continuationSeparator" w:id="0">
    <w:p w:rsidR="00AF385F" w:rsidRDefault="00AF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5"/>
  </w:num>
  <w:num w:numId="2">
    <w:abstractNumId w:val="21"/>
  </w:num>
  <w:num w:numId="3">
    <w:abstractNumId w:val="30"/>
  </w:num>
  <w:num w:numId="4">
    <w:abstractNumId w:val="13"/>
  </w:num>
  <w:num w:numId="5">
    <w:abstractNumId w:val="10"/>
  </w:num>
  <w:num w:numId="6">
    <w:abstractNumId w:val="20"/>
  </w:num>
  <w:num w:numId="7">
    <w:abstractNumId w:val="14"/>
  </w:num>
  <w:num w:numId="8">
    <w:abstractNumId w:val="32"/>
  </w:num>
  <w:num w:numId="9">
    <w:abstractNumId w:val="6"/>
  </w:num>
  <w:num w:numId="10">
    <w:abstractNumId w:val="1"/>
  </w:num>
  <w:num w:numId="11">
    <w:abstractNumId w:val="11"/>
  </w:num>
  <w:num w:numId="12">
    <w:abstractNumId w:val="23"/>
  </w:num>
  <w:num w:numId="13">
    <w:abstractNumId w:val="18"/>
  </w:num>
  <w:num w:numId="14">
    <w:abstractNumId w:val="24"/>
  </w:num>
  <w:num w:numId="15">
    <w:abstractNumId w:val="4"/>
  </w:num>
  <w:num w:numId="16">
    <w:abstractNumId w:val="27"/>
  </w:num>
  <w:num w:numId="17">
    <w:abstractNumId w:val="0"/>
  </w:num>
  <w:num w:numId="18">
    <w:abstractNumId w:val="31"/>
  </w:num>
  <w:num w:numId="19">
    <w:abstractNumId w:val="8"/>
  </w:num>
  <w:num w:numId="20">
    <w:abstractNumId w:val="3"/>
  </w:num>
  <w:num w:numId="21">
    <w:abstractNumId w:val="29"/>
  </w:num>
  <w:num w:numId="22">
    <w:abstractNumId w:val="9"/>
  </w:num>
  <w:num w:numId="23">
    <w:abstractNumId w:val="26"/>
  </w:num>
  <w:num w:numId="24">
    <w:abstractNumId w:val="16"/>
  </w:num>
  <w:num w:numId="25">
    <w:abstractNumId w:val="2"/>
  </w:num>
  <w:num w:numId="26">
    <w:abstractNumId w:val="17"/>
  </w:num>
  <w:num w:numId="27">
    <w:abstractNumId w:val="33"/>
  </w:num>
  <w:num w:numId="28">
    <w:abstractNumId w:val="22"/>
  </w:num>
  <w:num w:numId="29">
    <w:abstractNumId w:val="28"/>
  </w:num>
  <w:num w:numId="30">
    <w:abstractNumId w:val="12"/>
  </w:num>
  <w:num w:numId="31">
    <w:abstractNumId w:val="5"/>
  </w:num>
  <w:num w:numId="32">
    <w:abstractNumId w:val="7"/>
  </w:num>
  <w:num w:numId="33">
    <w:abstractNumId w:val="19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0717"/>
    <w:rsid w:val="000237B4"/>
    <w:rsid w:val="000427C3"/>
    <w:rsid w:val="0006195B"/>
    <w:rsid w:val="0007437B"/>
    <w:rsid w:val="00083FC3"/>
    <w:rsid w:val="000B7656"/>
    <w:rsid w:val="000E0AF3"/>
    <w:rsid w:val="000E2D65"/>
    <w:rsid w:val="000E41A3"/>
    <w:rsid w:val="000E453E"/>
    <w:rsid w:val="000E6177"/>
    <w:rsid w:val="000E784B"/>
    <w:rsid w:val="00137CEE"/>
    <w:rsid w:val="001728CB"/>
    <w:rsid w:val="00180643"/>
    <w:rsid w:val="00187E26"/>
    <w:rsid w:val="001A514C"/>
    <w:rsid w:val="001B60F0"/>
    <w:rsid w:val="001C3AD5"/>
    <w:rsid w:val="001C7D1B"/>
    <w:rsid w:val="001D1BAD"/>
    <w:rsid w:val="001D4228"/>
    <w:rsid w:val="001D5B2F"/>
    <w:rsid w:val="001E4FCE"/>
    <w:rsid w:val="001E7CB8"/>
    <w:rsid w:val="00202900"/>
    <w:rsid w:val="00217D02"/>
    <w:rsid w:val="00235B59"/>
    <w:rsid w:val="002553D8"/>
    <w:rsid w:val="002625DA"/>
    <w:rsid w:val="00281DA4"/>
    <w:rsid w:val="00283A61"/>
    <w:rsid w:val="002A0CFD"/>
    <w:rsid w:val="002C054A"/>
    <w:rsid w:val="002C3D4A"/>
    <w:rsid w:val="002E3FCA"/>
    <w:rsid w:val="002E69BF"/>
    <w:rsid w:val="002E6E2B"/>
    <w:rsid w:val="00316410"/>
    <w:rsid w:val="00324104"/>
    <w:rsid w:val="00335943"/>
    <w:rsid w:val="00340F86"/>
    <w:rsid w:val="003462EA"/>
    <w:rsid w:val="00366E21"/>
    <w:rsid w:val="003A44C7"/>
    <w:rsid w:val="003C3C85"/>
    <w:rsid w:val="003C627B"/>
    <w:rsid w:val="003D22A1"/>
    <w:rsid w:val="003E1C17"/>
    <w:rsid w:val="003E7E71"/>
    <w:rsid w:val="003F7F20"/>
    <w:rsid w:val="00406578"/>
    <w:rsid w:val="004143B0"/>
    <w:rsid w:val="004179A5"/>
    <w:rsid w:val="004227DE"/>
    <w:rsid w:val="00432044"/>
    <w:rsid w:val="00484838"/>
    <w:rsid w:val="004951A1"/>
    <w:rsid w:val="004A1BAA"/>
    <w:rsid w:val="004A5B26"/>
    <w:rsid w:val="004A7771"/>
    <w:rsid w:val="004F5115"/>
    <w:rsid w:val="0051104D"/>
    <w:rsid w:val="0052209A"/>
    <w:rsid w:val="00525779"/>
    <w:rsid w:val="00536B1E"/>
    <w:rsid w:val="0054169C"/>
    <w:rsid w:val="0055189F"/>
    <w:rsid w:val="005B4876"/>
    <w:rsid w:val="005D3807"/>
    <w:rsid w:val="005E68D2"/>
    <w:rsid w:val="005F329C"/>
    <w:rsid w:val="005F4195"/>
    <w:rsid w:val="005F5C35"/>
    <w:rsid w:val="006018C1"/>
    <w:rsid w:val="00604777"/>
    <w:rsid w:val="006151C2"/>
    <w:rsid w:val="00620670"/>
    <w:rsid w:val="0062459F"/>
    <w:rsid w:val="00650C05"/>
    <w:rsid w:val="00650F26"/>
    <w:rsid w:val="006731FF"/>
    <w:rsid w:val="00674D66"/>
    <w:rsid w:val="006932C0"/>
    <w:rsid w:val="006A00AF"/>
    <w:rsid w:val="006A0AC3"/>
    <w:rsid w:val="006A16E6"/>
    <w:rsid w:val="006B7C71"/>
    <w:rsid w:val="006B7EAA"/>
    <w:rsid w:val="006C1AA7"/>
    <w:rsid w:val="006C3F33"/>
    <w:rsid w:val="00704395"/>
    <w:rsid w:val="00723FCC"/>
    <w:rsid w:val="00724B44"/>
    <w:rsid w:val="00727CCA"/>
    <w:rsid w:val="00731DB5"/>
    <w:rsid w:val="00732DEE"/>
    <w:rsid w:val="00740550"/>
    <w:rsid w:val="00774326"/>
    <w:rsid w:val="00785E17"/>
    <w:rsid w:val="00787201"/>
    <w:rsid w:val="007A37E2"/>
    <w:rsid w:val="007B1A3F"/>
    <w:rsid w:val="007B1BDE"/>
    <w:rsid w:val="007D0717"/>
    <w:rsid w:val="007E1B10"/>
    <w:rsid w:val="007E6903"/>
    <w:rsid w:val="00832DCE"/>
    <w:rsid w:val="00845B7C"/>
    <w:rsid w:val="00876251"/>
    <w:rsid w:val="008A29A3"/>
    <w:rsid w:val="008A3EFE"/>
    <w:rsid w:val="008B2DD8"/>
    <w:rsid w:val="008B4384"/>
    <w:rsid w:val="008D51C3"/>
    <w:rsid w:val="008E089C"/>
    <w:rsid w:val="008E2E56"/>
    <w:rsid w:val="008E7B0E"/>
    <w:rsid w:val="00911877"/>
    <w:rsid w:val="00912984"/>
    <w:rsid w:val="00920541"/>
    <w:rsid w:val="009543C0"/>
    <w:rsid w:val="00965859"/>
    <w:rsid w:val="00974CDA"/>
    <w:rsid w:val="009771BD"/>
    <w:rsid w:val="0098513C"/>
    <w:rsid w:val="00986AB4"/>
    <w:rsid w:val="009879F3"/>
    <w:rsid w:val="009922D3"/>
    <w:rsid w:val="009965AA"/>
    <w:rsid w:val="009A0C27"/>
    <w:rsid w:val="009A6A48"/>
    <w:rsid w:val="009B5667"/>
    <w:rsid w:val="009E08F6"/>
    <w:rsid w:val="009E7A49"/>
    <w:rsid w:val="009F3C61"/>
    <w:rsid w:val="009F70DB"/>
    <w:rsid w:val="00A11DCA"/>
    <w:rsid w:val="00A53CA7"/>
    <w:rsid w:val="00A65BAE"/>
    <w:rsid w:val="00A67426"/>
    <w:rsid w:val="00A72B10"/>
    <w:rsid w:val="00A7334B"/>
    <w:rsid w:val="00A90E2E"/>
    <w:rsid w:val="00A96C03"/>
    <w:rsid w:val="00AA36D9"/>
    <w:rsid w:val="00AD0B32"/>
    <w:rsid w:val="00AD56FF"/>
    <w:rsid w:val="00AF385F"/>
    <w:rsid w:val="00AF407B"/>
    <w:rsid w:val="00AF709F"/>
    <w:rsid w:val="00B11CED"/>
    <w:rsid w:val="00B31482"/>
    <w:rsid w:val="00B36CAB"/>
    <w:rsid w:val="00B4125C"/>
    <w:rsid w:val="00B639C0"/>
    <w:rsid w:val="00B90700"/>
    <w:rsid w:val="00B93936"/>
    <w:rsid w:val="00BA11ED"/>
    <w:rsid w:val="00BA4D0E"/>
    <w:rsid w:val="00BC234A"/>
    <w:rsid w:val="00BD53C5"/>
    <w:rsid w:val="00BD6957"/>
    <w:rsid w:val="00BE1C64"/>
    <w:rsid w:val="00C11B14"/>
    <w:rsid w:val="00C24B6C"/>
    <w:rsid w:val="00C36FB4"/>
    <w:rsid w:val="00C41846"/>
    <w:rsid w:val="00C51862"/>
    <w:rsid w:val="00C54B37"/>
    <w:rsid w:val="00C622F7"/>
    <w:rsid w:val="00C67920"/>
    <w:rsid w:val="00C76277"/>
    <w:rsid w:val="00C819D3"/>
    <w:rsid w:val="00C90EB6"/>
    <w:rsid w:val="00CA1EE7"/>
    <w:rsid w:val="00CC4C2B"/>
    <w:rsid w:val="00CD5536"/>
    <w:rsid w:val="00CD74DF"/>
    <w:rsid w:val="00CF75EF"/>
    <w:rsid w:val="00D006E3"/>
    <w:rsid w:val="00D00780"/>
    <w:rsid w:val="00D00B35"/>
    <w:rsid w:val="00D31A86"/>
    <w:rsid w:val="00D36B49"/>
    <w:rsid w:val="00D42EF9"/>
    <w:rsid w:val="00D43F81"/>
    <w:rsid w:val="00D4425F"/>
    <w:rsid w:val="00D6062C"/>
    <w:rsid w:val="00D65BF5"/>
    <w:rsid w:val="00D65F94"/>
    <w:rsid w:val="00D71C60"/>
    <w:rsid w:val="00D85BAE"/>
    <w:rsid w:val="00DA3B4D"/>
    <w:rsid w:val="00DA7B3D"/>
    <w:rsid w:val="00DC3827"/>
    <w:rsid w:val="00DE77A8"/>
    <w:rsid w:val="00DF6A6C"/>
    <w:rsid w:val="00DF7293"/>
    <w:rsid w:val="00DF7343"/>
    <w:rsid w:val="00E05870"/>
    <w:rsid w:val="00E24D8E"/>
    <w:rsid w:val="00E34A2D"/>
    <w:rsid w:val="00E427F8"/>
    <w:rsid w:val="00E50266"/>
    <w:rsid w:val="00E55143"/>
    <w:rsid w:val="00E66820"/>
    <w:rsid w:val="00E7260F"/>
    <w:rsid w:val="00E75BFF"/>
    <w:rsid w:val="00E82666"/>
    <w:rsid w:val="00E83290"/>
    <w:rsid w:val="00E8459C"/>
    <w:rsid w:val="00E85DA1"/>
    <w:rsid w:val="00E8672D"/>
    <w:rsid w:val="00E955F6"/>
    <w:rsid w:val="00EA0671"/>
    <w:rsid w:val="00EB0B42"/>
    <w:rsid w:val="00EE1FBE"/>
    <w:rsid w:val="00F07C00"/>
    <w:rsid w:val="00F23B63"/>
    <w:rsid w:val="00F30589"/>
    <w:rsid w:val="00F503A0"/>
    <w:rsid w:val="00F5488D"/>
    <w:rsid w:val="00F550FD"/>
    <w:rsid w:val="00F66554"/>
    <w:rsid w:val="00F665D8"/>
    <w:rsid w:val="00F86D72"/>
    <w:rsid w:val="00F871ED"/>
    <w:rsid w:val="00F969E1"/>
    <w:rsid w:val="00FB0474"/>
    <w:rsid w:val="00FB4241"/>
    <w:rsid w:val="00FB7759"/>
    <w:rsid w:val="00FC48B8"/>
    <w:rsid w:val="00FD07E9"/>
    <w:rsid w:val="00FD4E1E"/>
    <w:rsid w:val="00FE37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B487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F7293"/>
  </w:style>
  <w:style w:type="table" w:styleId="a6">
    <w:name w:val="Table Grid"/>
    <w:basedOn w:val="a1"/>
    <w:rsid w:val="002C0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4143B0"/>
    <w:rPr>
      <w:snapToGrid w:val="0"/>
      <w:sz w:val="24"/>
    </w:rPr>
  </w:style>
  <w:style w:type="paragraph" w:styleId="a7">
    <w:name w:val="Normal (Web)"/>
    <w:basedOn w:val="a"/>
    <w:uiPriority w:val="99"/>
    <w:unhideWhenUsed/>
    <w:rsid w:val="0062459F"/>
    <w:pPr>
      <w:spacing w:before="100" w:beforeAutospacing="1" w:after="119"/>
    </w:pPr>
  </w:style>
  <w:style w:type="paragraph" w:styleId="a8">
    <w:name w:val="Balloon Text"/>
    <w:basedOn w:val="a"/>
    <w:link w:val="a9"/>
    <w:rsid w:val="001B60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B60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B487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F7293"/>
  </w:style>
  <w:style w:type="table" w:styleId="a6">
    <w:name w:val="Table Grid"/>
    <w:basedOn w:val="a1"/>
    <w:rsid w:val="002C0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4143B0"/>
    <w:rPr>
      <w:snapToGrid w:val="0"/>
      <w:sz w:val="24"/>
    </w:rPr>
  </w:style>
  <w:style w:type="paragraph" w:styleId="a7">
    <w:name w:val="Normal (Web)"/>
    <w:basedOn w:val="a"/>
    <w:uiPriority w:val="99"/>
    <w:unhideWhenUsed/>
    <w:rsid w:val="0062459F"/>
    <w:pPr>
      <w:spacing w:before="100" w:beforeAutospacing="1" w:after="119"/>
    </w:pPr>
  </w:style>
  <w:style w:type="paragraph" w:styleId="a8">
    <w:name w:val="Balloon Text"/>
    <w:basedOn w:val="a"/>
    <w:link w:val="a9"/>
    <w:rsid w:val="001B60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B60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3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90;&#1077;&#1082;&#1091;&#1097;&#1072;&#1103;%20&#1088;&#1072;&#1073;&#1086;&#1090;&#1072;\Polygon%20HotFix\Polygon\bin\Debug\&#1050;&#1072;&#1088;&#1090;&#1072;%20&#1087;&#1083;&#1072;&#1085;\&#1064;&#1072;&#1073;&#1083;&#1086;&#1085;&#1099;\&#1055;&#1083;&#1072;&#1085;&#1043;&#1088;&#1072;&#1085;&#1080;&#1094;&#1040;3&#1040;&#1083;&#1100;&#1073;&#1086;&#108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ПланГраницА3Альбом.dot</Template>
  <TotalTime>6</TotalTime>
  <Pages>3</Pages>
  <Words>345</Words>
  <Characters>2496</Characters>
  <Application>Microsoft Office Word</Application>
  <DocSecurity>0</DocSecurity>
  <Lines>105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rnd</Company>
  <LinksUpToDate>false</LinksUpToDate>
  <CharactersWithSpaces>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Беккер Виктор Владиславович</cp:lastModifiedBy>
  <cp:revision>6</cp:revision>
  <dcterms:created xsi:type="dcterms:W3CDTF">2019-02-12T07:01:00Z</dcterms:created>
  <dcterms:modified xsi:type="dcterms:W3CDTF">2020-12-21T09:19:00Z</dcterms:modified>
</cp:coreProperties>
</file>